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0332B5" w14:textId="61DC9334" w:rsidR="4E36EE58" w:rsidRDefault="4E36EE58" w:rsidP="4E36EE58">
      <w:pPr>
        <w:pStyle w:val="Header"/>
        <w:rPr>
          <w:noProof w:val="0"/>
          <w:sz w:val="24"/>
          <w:szCs w:val="24"/>
        </w:rPr>
      </w:pPr>
    </w:p>
    <w:p w14:paraId="4B8655EF" w14:textId="08603DA0" w:rsidR="0031637B" w:rsidRPr="00B266B0" w:rsidRDefault="0031637B" w:rsidP="4E36EE58">
      <w:pPr>
        <w:pStyle w:val="Header"/>
        <w:tabs>
          <w:tab w:val="right" w:pos="9639"/>
        </w:tabs>
        <w:rPr>
          <w:i/>
          <w:iCs/>
          <w:noProof w:val="0"/>
          <w:sz w:val="24"/>
          <w:szCs w:val="24"/>
        </w:rPr>
      </w:pPr>
      <w:r w:rsidRPr="4E36EE58">
        <w:rPr>
          <w:noProof w:val="0"/>
          <w:sz w:val="24"/>
          <w:szCs w:val="24"/>
        </w:rPr>
        <w:t xml:space="preserve">3GPP TSG-RAN </w:t>
      </w:r>
      <w:r>
        <w:rPr>
          <w:noProof w:val="0"/>
          <w:sz w:val="24"/>
          <w:szCs w:val="24"/>
        </w:rPr>
        <w:t xml:space="preserve">WG2 </w:t>
      </w:r>
      <w:r w:rsidRPr="00B266B0">
        <w:rPr>
          <w:noProof w:val="0"/>
          <w:sz w:val="24"/>
          <w:szCs w:val="24"/>
        </w:rPr>
        <w:t xml:space="preserve">Meeting </w:t>
      </w:r>
      <w:r>
        <w:rPr>
          <w:noProof w:val="0"/>
          <w:sz w:val="24"/>
          <w:szCs w:val="24"/>
        </w:rPr>
        <w:t>#98</w:t>
      </w:r>
      <w:r w:rsidRPr="00B266B0">
        <w:rPr>
          <w:bCs/>
          <w:noProof w:val="0"/>
          <w:sz w:val="24"/>
          <w:szCs w:val="24"/>
        </w:rPr>
        <w:tab/>
      </w:r>
      <w:r w:rsidR="00481B2A" w:rsidRPr="00481B2A">
        <w:rPr>
          <w:bCs/>
          <w:noProof w:val="0"/>
          <w:sz w:val="24"/>
          <w:szCs w:val="24"/>
        </w:rPr>
        <w:t>R2-1704346</w:t>
      </w:r>
    </w:p>
    <w:p w14:paraId="7B9B8285" w14:textId="77777777" w:rsidR="0031637B" w:rsidRPr="00B266B0" w:rsidRDefault="0031637B" w:rsidP="0031637B">
      <w:pPr>
        <w:pStyle w:val="Header"/>
        <w:tabs>
          <w:tab w:val="right" w:pos="9639"/>
        </w:tabs>
        <w:rPr>
          <w:bCs/>
          <w:noProof w:val="0"/>
          <w:sz w:val="24"/>
          <w:szCs w:val="24"/>
        </w:rPr>
      </w:pPr>
      <w:r>
        <w:rPr>
          <w:rFonts w:eastAsia="SimSun"/>
          <w:noProof w:val="0"/>
          <w:sz w:val="24"/>
          <w:szCs w:val="24"/>
          <w:lang w:eastAsia="zh-CN"/>
        </w:rPr>
        <w:t>Hangzhou</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15 - 19 May </w:t>
      </w:r>
      <w:r w:rsidRPr="00C24650">
        <w:rPr>
          <w:rFonts w:eastAsia="SimSun"/>
          <w:noProof w:val="0"/>
          <w:sz w:val="24"/>
          <w:szCs w:val="24"/>
          <w:lang w:eastAsia="zh-CN"/>
        </w:rPr>
        <w:t>201</w:t>
      </w:r>
      <w:r>
        <w:rPr>
          <w:rFonts w:eastAsia="SimSun"/>
          <w:noProof w:val="0"/>
          <w:sz w:val="24"/>
          <w:szCs w:val="24"/>
          <w:lang w:eastAsia="zh-CN"/>
        </w:rPr>
        <w:t>7</w:t>
      </w:r>
    </w:p>
    <w:p w14:paraId="17EB1A36" w14:textId="77777777" w:rsidR="0031637B" w:rsidRPr="00B266B0" w:rsidRDefault="0031637B" w:rsidP="0031637B">
      <w:pPr>
        <w:pStyle w:val="Header"/>
        <w:rPr>
          <w:bCs/>
          <w:noProof w:val="0"/>
          <w:sz w:val="24"/>
        </w:rPr>
      </w:pPr>
    </w:p>
    <w:p w14:paraId="315940B1" w14:textId="6F28DDF1" w:rsidR="0031637B" w:rsidRPr="00B266B0" w:rsidRDefault="0031637B" w:rsidP="003163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81B2A">
        <w:rPr>
          <w:rFonts w:cs="Arial"/>
          <w:b/>
          <w:bCs/>
          <w:sz w:val="24"/>
          <w:lang w:eastAsia="ja-JP"/>
        </w:rPr>
        <w:t>10.2.3</w:t>
      </w:r>
    </w:p>
    <w:p w14:paraId="48138D2F" w14:textId="77777777" w:rsidR="0031637B" w:rsidRPr="00B266B0" w:rsidRDefault="0031637B" w:rsidP="003163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14:paraId="311C1778" w14:textId="0CAA29EA" w:rsidR="0031637B" w:rsidRDefault="0031637B" w:rsidP="003163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E7E09">
        <w:rPr>
          <w:rFonts w:ascii="Arial" w:hAnsi="Arial" w:cs="Arial"/>
          <w:b/>
          <w:bCs/>
          <w:sz w:val="24"/>
        </w:rPr>
        <w:t>Further considerations for SCG SRB and RLF handling</w:t>
      </w:r>
    </w:p>
    <w:p w14:paraId="1DBD36CE" w14:textId="6FEB83DB" w:rsidR="0031637B" w:rsidRPr="00B266B0" w:rsidRDefault="0031637B" w:rsidP="003163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4F42A2">
        <w:rPr>
          <w:rFonts w:ascii="Arial" w:hAnsi="Arial" w:cs="Arial"/>
          <w:b/>
          <w:bCs/>
          <w:sz w:val="24"/>
        </w:rPr>
        <w:t>NR_newRAT (Release 15)</w:t>
      </w:r>
    </w:p>
    <w:p w14:paraId="7EEC3900" w14:textId="77777777" w:rsidR="0031637B" w:rsidRPr="00B266B0" w:rsidRDefault="0031637B" w:rsidP="003163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2A96AD20" w:rsidR="00CD4C7B" w:rsidRDefault="008A7AA2" w:rsidP="00CD4C7B">
      <w:r>
        <w:t>In the RAN2#97-bis meeting, the following agreements were made during the discussion on aspects linked to the RRC aspects in LTE/NR DC:</w:t>
      </w:r>
    </w:p>
    <w:p w14:paraId="6C14D9BF"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t>Agreements:</w:t>
      </w:r>
    </w:p>
    <w:p w14:paraId="76F2618E"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t>1</w:t>
      </w:r>
      <w:r>
        <w:tab/>
        <w:t>SCG SRB can be configured based on network decision.</w:t>
      </w:r>
    </w:p>
    <w:p w14:paraId="4B9582FD"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t>2</w:t>
      </w:r>
      <w:r>
        <w:tab/>
        <w:t>Addition of SCG SRB is decided by SN.</w:t>
      </w:r>
    </w:p>
    <w:p w14:paraId="41CF0E3C"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rsidRPr="00246194">
        <w:rPr>
          <w:b/>
        </w:rPr>
        <w:t>FFS</w:t>
      </w:r>
      <w:r>
        <w:t xml:space="preserve"> Whether the MN can request establishment of SCG SRB</w:t>
      </w:r>
    </w:p>
    <w:p w14:paraId="3F61E3F8"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t>3</w:t>
      </w:r>
      <w:r>
        <w:tab/>
        <w:t>SCG SRB configuration is provided by NR RRC from SN.</w:t>
      </w:r>
    </w:p>
    <w:p w14:paraId="29738892"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t>4</w:t>
      </w:r>
      <w:r>
        <w:tab/>
        <w:t>NR RRC complete messages and measurement reports are mapped to the same SRB as the message initiating the procedure.</w:t>
      </w:r>
    </w:p>
    <w:p w14:paraId="504B1CF5"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rsidRPr="00246194">
        <w:rPr>
          <w:b/>
        </w:rPr>
        <w:t>FFS</w:t>
      </w:r>
      <w:r>
        <w:t xml:space="preserve"> Whether there are any exceptional cases for the complete messages</w:t>
      </w:r>
    </w:p>
    <w:p w14:paraId="6CA2CDA0"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rsidRPr="00246194">
        <w:rPr>
          <w:b/>
        </w:rPr>
        <w:t>FFS</w:t>
      </w:r>
      <w:r>
        <w:t xml:space="preserve"> Whether explicit configuration is also supported for measurement reports.</w:t>
      </w:r>
    </w:p>
    <w:p w14:paraId="3CB75F2C"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rsidRPr="0063403E">
        <w:t>5</w:t>
      </w:r>
      <w:r w:rsidRPr="0063403E">
        <w:tab/>
        <w:t>All LTE RRC messages are mapped to MCG SRB.</w:t>
      </w:r>
    </w:p>
    <w:p w14:paraId="61CAF220"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t>6</w:t>
      </w:r>
      <w:r>
        <w:tab/>
        <w:t>EN-DC can only be configured after security activation on LTE.</w:t>
      </w:r>
    </w:p>
    <w:p w14:paraId="009B97A2" w14:textId="0596946D" w:rsidR="00CA76C9" w:rsidRDefault="00CA76C9" w:rsidP="00CD4C7B"/>
    <w:p w14:paraId="7CC8CAAC" w14:textId="29657FD0" w:rsidR="00CA76C9" w:rsidRDefault="00CA76C9" w:rsidP="00CD4C7B">
      <w:r>
        <w:t>In addition, the following agreements were made related to the number, terminology for the SN SRB and SN failure handling cases:</w:t>
      </w:r>
    </w:p>
    <w:p w14:paraId="34E2731B" w14:textId="77777777" w:rsidR="008A7AA2" w:rsidRDefault="008A7AA2" w:rsidP="008A7AA2">
      <w:pPr>
        <w:pStyle w:val="Doc-text2"/>
        <w:pBdr>
          <w:top w:val="single" w:sz="4" w:space="1" w:color="auto"/>
          <w:left w:val="single" w:sz="4" w:space="4" w:color="auto"/>
          <w:bottom w:val="single" w:sz="4" w:space="1" w:color="auto"/>
          <w:right w:val="single" w:sz="4" w:space="4" w:color="auto"/>
        </w:pBdr>
      </w:pPr>
      <w:r>
        <w:t>Agreement</w:t>
      </w:r>
    </w:p>
    <w:p w14:paraId="6E66A261" w14:textId="77777777" w:rsidR="008A7AA2" w:rsidRDefault="008A7AA2" w:rsidP="008A7AA2">
      <w:pPr>
        <w:pStyle w:val="Doc-text2"/>
        <w:pBdr>
          <w:top w:val="single" w:sz="4" w:space="1" w:color="auto"/>
          <w:left w:val="single" w:sz="4" w:space="4" w:color="auto"/>
          <w:bottom w:val="single" w:sz="4" w:space="1" w:color="auto"/>
          <w:right w:val="single" w:sz="4" w:space="4" w:color="auto"/>
        </w:pBdr>
      </w:pPr>
      <w:r>
        <w:t>1</w:t>
      </w:r>
      <w:r>
        <w:tab/>
        <w:t>In NSA (for option 3, option 4, 7), MN RRC is used for MN connection control such as connection establishment and release, MN handovers for the UE.</w:t>
      </w:r>
    </w:p>
    <w:p w14:paraId="72705FB1" w14:textId="77777777" w:rsidR="008A7AA2" w:rsidRDefault="008A7AA2" w:rsidP="008A7AA2">
      <w:pPr>
        <w:pStyle w:val="Doc-text2"/>
        <w:pBdr>
          <w:top w:val="single" w:sz="4" w:space="1" w:color="auto"/>
          <w:left w:val="single" w:sz="4" w:space="4" w:color="auto"/>
          <w:bottom w:val="single" w:sz="4" w:space="1" w:color="auto"/>
          <w:right w:val="single" w:sz="4" w:space="4" w:color="auto"/>
        </w:pBdr>
      </w:pPr>
      <w:r>
        <w:t>2</w:t>
      </w:r>
      <w:r>
        <w:tab/>
        <w:t xml:space="preserve">In NSA </w:t>
      </w:r>
      <w:r w:rsidRPr="00443F8B">
        <w:t>(for option 3, option 4, 7</w:t>
      </w:r>
      <w:r>
        <w:t>), RRC parameters to configure NR PHY, NR MAC, NR RLC and NR PDPC are captured in the NR RRC specification.</w:t>
      </w:r>
    </w:p>
    <w:p w14:paraId="5C13FE43" w14:textId="77777777" w:rsidR="008A7AA2" w:rsidRDefault="008A7AA2" w:rsidP="008A7AA2">
      <w:pPr>
        <w:pStyle w:val="Doc-text2"/>
        <w:pBdr>
          <w:top w:val="single" w:sz="4" w:space="1" w:color="auto"/>
          <w:left w:val="single" w:sz="4" w:space="4" w:color="auto"/>
          <w:bottom w:val="single" w:sz="4" w:space="1" w:color="auto"/>
          <w:right w:val="single" w:sz="4" w:space="4" w:color="auto"/>
        </w:pBdr>
      </w:pPr>
      <w:r w:rsidRPr="00C27CBB">
        <w:rPr>
          <w:b/>
        </w:rPr>
        <w:t>FFS</w:t>
      </w:r>
      <w:r>
        <w:t xml:space="preserve"> whether the SCG configuration from the SN will be an </w:t>
      </w:r>
      <w:r w:rsidRPr="00443F8B">
        <w:t>RRCConnectionReconfiguration</w:t>
      </w:r>
      <w:r>
        <w:t xml:space="preserve"> or </w:t>
      </w:r>
      <w:r w:rsidRPr="00443F8B">
        <w:t>a new message (e.g. named “SCGConfigurationCommand”)</w:t>
      </w:r>
      <w:r>
        <w:t>. Can be considered when we have a better idea of the content of the messages.</w:t>
      </w:r>
    </w:p>
    <w:p w14:paraId="060E3F03" w14:textId="77777777" w:rsidR="008A7AA2" w:rsidRDefault="008A7AA2" w:rsidP="008A7AA2">
      <w:pPr>
        <w:pStyle w:val="Doc-text2"/>
        <w:pBdr>
          <w:top w:val="single" w:sz="4" w:space="1" w:color="auto"/>
          <w:left w:val="single" w:sz="4" w:space="4" w:color="auto"/>
          <w:bottom w:val="single" w:sz="4" w:space="1" w:color="auto"/>
          <w:right w:val="single" w:sz="4" w:space="4" w:color="auto"/>
        </w:pBdr>
      </w:pPr>
      <w:r w:rsidRPr="00C27CBB">
        <w:rPr>
          <w:b/>
        </w:rPr>
        <w:t>FFS</w:t>
      </w:r>
      <w:r>
        <w:t xml:space="preserve"> How to capture procedures for bearer configurations so that those are not split among different specifications</w:t>
      </w:r>
    </w:p>
    <w:p w14:paraId="06E907F2" w14:textId="3F6C93C7" w:rsidR="008A7AA2" w:rsidRDefault="008A7AA2" w:rsidP="00CD4C7B"/>
    <w:p w14:paraId="455D5769"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t>Agreement</w:t>
      </w:r>
    </w:p>
    <w:p w14:paraId="28EF1EDA"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rsidRPr="000E37C2">
        <w:t>1</w:t>
      </w:r>
      <w:r w:rsidRPr="000E37C2">
        <w:tab/>
        <w:t xml:space="preserve">For LTE-NR tight interworking where LTE is the MN </w:t>
      </w:r>
      <w:r>
        <w:t>with SCG SRB</w:t>
      </w:r>
      <w:r w:rsidRPr="000E37C2">
        <w:t xml:space="preserve"> configured, only </w:t>
      </w:r>
      <w:r>
        <w:t>one SRB is required on the SN side, and only for messages corresponding to SRB1.</w:t>
      </w:r>
    </w:p>
    <w:p w14:paraId="787F6483"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rsidRPr="00246194">
        <w:rPr>
          <w:b/>
        </w:rPr>
        <w:t>FFS</w:t>
      </w:r>
      <w:r>
        <w:t xml:space="preserve"> is anything additional is needed for SN failure cases.</w:t>
      </w:r>
    </w:p>
    <w:p w14:paraId="69F70A91" w14:textId="512CB098" w:rsidR="00CA76C9" w:rsidRDefault="00CA76C9" w:rsidP="00CD4C7B"/>
    <w:p w14:paraId="392334C6"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t>Agreements</w:t>
      </w:r>
    </w:p>
    <w:p w14:paraId="16AC6966"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t>1: SCG SRB is of higher scheduling priority than all DRBs.</w:t>
      </w:r>
    </w:p>
    <w:p w14:paraId="6F541CE2"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t xml:space="preserve">2: UE processes messages received on SCG SRB one message at a time in the order received at the RRC. (i.e. same rules as in LTE). </w:t>
      </w:r>
    </w:p>
    <w:p w14:paraId="08E4F81A"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t>3: There is no requirement on the UE to perform any reordering of RRC messages between MCG SRB and SCG SRB.</w:t>
      </w:r>
    </w:p>
    <w:p w14:paraId="530EA36F"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rsidRPr="00246194">
        <w:rPr>
          <w:b/>
        </w:rPr>
        <w:t>FFS</w:t>
      </w:r>
      <w:r>
        <w:t>: What terminology will be used to describe the SCG SRB.</w:t>
      </w:r>
    </w:p>
    <w:p w14:paraId="49FE3AD1" w14:textId="35E52A0D" w:rsidR="00CA76C9" w:rsidRDefault="00CA76C9" w:rsidP="00CD4C7B"/>
    <w:p w14:paraId="338B063F" w14:textId="62A57BE7" w:rsidR="00CA76C9" w:rsidRPr="006E13D1" w:rsidRDefault="00CA76C9" w:rsidP="00CD4C7B">
      <w:r>
        <w:t>In this discussion paper, we will discuss our views on how to solve the FFS aspects.</w:t>
      </w:r>
    </w:p>
    <w:p w14:paraId="127ACA6D" w14:textId="63515FF5" w:rsidR="00CD4C7B" w:rsidRDefault="00CD4C7B" w:rsidP="00CD4C7B">
      <w:pPr>
        <w:pStyle w:val="Heading1"/>
      </w:pPr>
      <w:r w:rsidRPr="006E13D1">
        <w:t>2</w:t>
      </w:r>
      <w:r w:rsidRPr="006E13D1">
        <w:tab/>
      </w:r>
      <w:r w:rsidR="0039385B">
        <w:t>Discussion</w:t>
      </w:r>
    </w:p>
    <w:p w14:paraId="361BD967" w14:textId="77777777" w:rsidR="0039385B" w:rsidRDefault="0039385B" w:rsidP="0039385B">
      <w:pPr>
        <w:pStyle w:val="Doc-text2"/>
        <w:pBdr>
          <w:top w:val="single" w:sz="4" w:space="1" w:color="auto"/>
          <w:left w:val="single" w:sz="4" w:space="4" w:color="auto"/>
          <w:bottom w:val="single" w:sz="4" w:space="1" w:color="auto"/>
          <w:right w:val="single" w:sz="4" w:space="4" w:color="auto"/>
        </w:pBdr>
      </w:pPr>
      <w:r w:rsidRPr="00246194">
        <w:rPr>
          <w:b/>
        </w:rPr>
        <w:t>FFS</w:t>
      </w:r>
      <w:r>
        <w:t xml:space="preserve"> Whether the MN can request establishment of SCG SRB</w:t>
      </w:r>
    </w:p>
    <w:p w14:paraId="0D7E01E8" w14:textId="4D944CE7" w:rsidR="0039385B" w:rsidRDefault="0039385B" w:rsidP="0039385B"/>
    <w:p w14:paraId="4D57127C" w14:textId="4599B2FE" w:rsidR="005253A7" w:rsidRPr="0039385B" w:rsidRDefault="005253A7" w:rsidP="0039385B">
      <w:r>
        <w:t>To discuss the FFS aspect above, the fol</w:t>
      </w:r>
      <w:r w:rsidR="00BD7AAE">
        <w:t>lowing scenario</w:t>
      </w:r>
      <w:r>
        <w:t xml:space="preserve"> for SCG SRB addition </w:t>
      </w:r>
      <w:r w:rsidR="00BD7AAE">
        <w:t>is</w:t>
      </w:r>
      <w:r>
        <w:t xml:space="preserve"> shown below.</w:t>
      </w:r>
    </w:p>
    <w:p w14:paraId="1E71E7FC" w14:textId="7E1C1BAA" w:rsidR="0039385B" w:rsidRPr="006E13D1" w:rsidRDefault="0039385B" w:rsidP="0039385B">
      <w:pPr>
        <w:jc w:val="center"/>
      </w:pPr>
      <w:r w:rsidRPr="005132EF">
        <w:object w:dxaOrig="6066" w:dyaOrig="3707" w14:anchorId="22C49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4pt;height:156pt" o:ole="">
            <v:imagedata r:id="rId12" o:title=""/>
          </v:shape>
          <o:OLEObject Type="Embed" ProgID="Visio.Drawing.11" ShapeID="_x0000_i1025" DrawAspect="Content" ObjectID="_1555528178" r:id="rId13"/>
        </w:object>
      </w:r>
    </w:p>
    <w:p w14:paraId="12DD6FAA" w14:textId="35F1DF94" w:rsidR="0039385B" w:rsidRDefault="0039385B" w:rsidP="0039385B">
      <w:pPr>
        <w:pStyle w:val="TF"/>
      </w:pPr>
      <w:r w:rsidRPr="006E13D1">
        <w:t xml:space="preserve">Figure </w:t>
      </w:r>
      <w:r>
        <w:t>2-1</w:t>
      </w:r>
      <w:r w:rsidRPr="006E13D1">
        <w:t xml:space="preserve">: </w:t>
      </w:r>
      <w:r>
        <w:t>SCG SRB establishment during SgNB addition</w:t>
      </w:r>
    </w:p>
    <w:p w14:paraId="1A205066" w14:textId="0ADC6B9B" w:rsidR="005253A7" w:rsidRDefault="0039385B" w:rsidP="0039385B">
      <w:pPr>
        <w:pStyle w:val="TF"/>
        <w:jc w:val="left"/>
        <w:rPr>
          <w:rFonts w:ascii="Times New Roman" w:hAnsi="Times New Roman"/>
          <w:b w:val="0"/>
        </w:rPr>
      </w:pPr>
      <w:r>
        <w:rPr>
          <w:rFonts w:ascii="Times New Roman" w:hAnsi="Times New Roman"/>
          <w:b w:val="0"/>
        </w:rPr>
        <w:t xml:space="preserve">Figure 2-1 describes the establishment of </w:t>
      </w:r>
      <w:r w:rsidR="005253A7">
        <w:rPr>
          <w:rFonts w:ascii="Times New Roman" w:hAnsi="Times New Roman"/>
          <w:b w:val="0"/>
        </w:rPr>
        <w:t>SCG SRB</w:t>
      </w:r>
      <w:r>
        <w:rPr>
          <w:rFonts w:ascii="Times New Roman" w:hAnsi="Times New Roman"/>
          <w:b w:val="0"/>
        </w:rPr>
        <w:t xml:space="preserve">. It is assumed in this scenario that the </w:t>
      </w:r>
      <w:r w:rsidR="005253A7">
        <w:rPr>
          <w:rFonts w:ascii="Times New Roman" w:hAnsi="Times New Roman"/>
          <w:b w:val="0"/>
        </w:rPr>
        <w:t xml:space="preserve">SCG SRB </w:t>
      </w:r>
      <w:r>
        <w:rPr>
          <w:rFonts w:ascii="Times New Roman" w:hAnsi="Times New Roman"/>
          <w:b w:val="0"/>
        </w:rPr>
        <w:t>may be establ</w:t>
      </w:r>
      <w:r w:rsidR="005253A7">
        <w:rPr>
          <w:rFonts w:ascii="Times New Roman" w:hAnsi="Times New Roman"/>
          <w:b w:val="0"/>
        </w:rPr>
        <w:t xml:space="preserve">ished by the </w:t>
      </w:r>
      <w:r w:rsidR="00737753">
        <w:rPr>
          <w:rFonts w:ascii="Times New Roman" w:hAnsi="Times New Roman"/>
          <w:b w:val="0"/>
        </w:rPr>
        <w:t>SN</w:t>
      </w:r>
      <w:r w:rsidR="005253A7">
        <w:rPr>
          <w:rFonts w:ascii="Times New Roman" w:hAnsi="Times New Roman"/>
          <w:b w:val="0"/>
        </w:rPr>
        <w:t xml:space="preserve"> </w:t>
      </w:r>
      <w:r w:rsidR="00737753">
        <w:rPr>
          <w:rFonts w:ascii="Times New Roman" w:hAnsi="Times New Roman"/>
          <w:b w:val="0"/>
        </w:rPr>
        <w:t>by knowing the</w:t>
      </w:r>
      <w:r w:rsidR="005253A7">
        <w:rPr>
          <w:rFonts w:ascii="Times New Roman" w:hAnsi="Times New Roman"/>
          <w:b w:val="0"/>
        </w:rPr>
        <w:t xml:space="preserve"> </w:t>
      </w:r>
      <w:r w:rsidR="00737753">
        <w:rPr>
          <w:rFonts w:ascii="Times New Roman" w:hAnsi="Times New Roman"/>
          <w:b w:val="0"/>
        </w:rPr>
        <w:t>E</w:t>
      </w:r>
      <w:r w:rsidR="005253A7">
        <w:rPr>
          <w:rFonts w:ascii="Times New Roman" w:hAnsi="Times New Roman"/>
          <w:b w:val="0"/>
        </w:rPr>
        <w:t xml:space="preserve">N-DC </w:t>
      </w:r>
      <w:r w:rsidR="00737753">
        <w:rPr>
          <w:rFonts w:ascii="Times New Roman" w:hAnsi="Times New Roman"/>
          <w:b w:val="0"/>
        </w:rPr>
        <w:t>UE capability, hence the SN</w:t>
      </w:r>
      <w:r w:rsidR="005253A7">
        <w:rPr>
          <w:rFonts w:ascii="Times New Roman" w:hAnsi="Times New Roman"/>
          <w:b w:val="0"/>
        </w:rPr>
        <w:t xml:space="preserve"> would explicitly send the configuration </w:t>
      </w:r>
      <w:r w:rsidR="00737753">
        <w:rPr>
          <w:rFonts w:ascii="Times New Roman" w:hAnsi="Times New Roman"/>
          <w:b w:val="0"/>
        </w:rPr>
        <w:t>during SgNB addition.</w:t>
      </w:r>
    </w:p>
    <w:tbl>
      <w:tblPr>
        <w:tblStyle w:val="TableGrid"/>
        <w:tblW w:w="0" w:type="auto"/>
        <w:tblLook w:val="04A0" w:firstRow="1" w:lastRow="0" w:firstColumn="1" w:lastColumn="0" w:noHBand="0" w:noVBand="1"/>
      </w:tblPr>
      <w:tblGrid>
        <w:gridCol w:w="9631"/>
      </w:tblGrid>
      <w:tr w:rsidR="00737753" w14:paraId="228347B0" w14:textId="77777777" w:rsidTr="00737753">
        <w:tc>
          <w:tcPr>
            <w:tcW w:w="9631" w:type="dxa"/>
          </w:tcPr>
          <w:p w14:paraId="2161F56B" w14:textId="77777777" w:rsidR="00737753" w:rsidRDefault="00737753" w:rsidP="00737753">
            <w:pPr>
              <w:pStyle w:val="B1"/>
              <w:rPr>
                <w:lang w:val="en-US" w:eastAsia="ja-JP"/>
              </w:rPr>
            </w:pPr>
            <w:r>
              <w:rPr>
                <w:lang w:val="en-US" w:eastAsia="ja-JP"/>
              </w:rPr>
              <w:t>3.</w:t>
            </w:r>
            <w:r>
              <w:rPr>
                <w:lang w:val="en-US" w:eastAsia="ja-JP"/>
              </w:rPr>
              <w:tab/>
            </w:r>
            <w:r w:rsidRPr="00F750BA">
              <w:rPr>
                <w:lang w:val="en-US" w:eastAsia="ja-JP"/>
              </w:rPr>
              <w:t>Capability dependency between LTE and NR.</w:t>
            </w:r>
          </w:p>
          <w:p w14:paraId="4610D27A" w14:textId="77777777" w:rsidR="00737753" w:rsidRDefault="00737753" w:rsidP="00737753">
            <w:pPr>
              <w:pStyle w:val="B2"/>
              <w:rPr>
                <w:lang w:val="en-US" w:eastAsia="ja-JP"/>
              </w:rPr>
            </w:pPr>
            <w:r>
              <w:rPr>
                <w:lang w:val="en-US" w:eastAsia="ja-JP"/>
              </w:rPr>
              <w:t>-</w:t>
            </w:r>
            <w:r>
              <w:rPr>
                <w:lang w:val="en-US" w:eastAsia="ja-JP"/>
              </w:rPr>
              <w:tab/>
            </w:r>
            <w:r w:rsidRPr="00737753">
              <w:rPr>
                <w:b/>
                <w:lang w:val="en-US" w:eastAsia="ja-JP"/>
              </w:rPr>
              <w:t>Type I capabilities</w:t>
            </w:r>
            <w:r>
              <w:rPr>
                <w:lang w:val="en-US" w:eastAsia="ja-JP"/>
              </w:rPr>
              <w:t>:</w:t>
            </w:r>
            <w:r>
              <w:rPr>
                <w:lang w:val="en-US" w:eastAsia="ja-JP"/>
              </w:rPr>
              <w:tab/>
            </w:r>
            <w:r w:rsidRPr="00B11D4F">
              <w:rPr>
                <w:lang w:val="en-US" w:eastAsia="ja-JP"/>
              </w:rPr>
              <w:t>The use of the capability is isolated to the RAT.</w:t>
            </w:r>
          </w:p>
          <w:p w14:paraId="0E676C8A" w14:textId="77777777" w:rsidR="00737753" w:rsidRDefault="00737753" w:rsidP="00737753">
            <w:pPr>
              <w:pStyle w:val="B2"/>
              <w:rPr>
                <w:lang w:val="en-US" w:eastAsia="ja-JP"/>
              </w:rPr>
            </w:pPr>
            <w:r>
              <w:rPr>
                <w:lang w:val="en-US" w:eastAsia="ja-JP"/>
              </w:rPr>
              <w:t>-</w:t>
            </w:r>
            <w:r>
              <w:rPr>
                <w:lang w:val="en-US" w:eastAsia="ja-JP"/>
              </w:rPr>
              <w:tab/>
              <w:t>Type II capabilities:</w:t>
            </w:r>
            <w:r>
              <w:rPr>
                <w:lang w:val="en-US" w:eastAsia="ja-JP"/>
              </w:rPr>
              <w:tab/>
              <w:t>T</w:t>
            </w:r>
            <w:r w:rsidRPr="001A20FA">
              <w:rPr>
                <w:lang w:val="en-US" w:eastAsia="ja-JP"/>
              </w:rPr>
              <w:t>he use of the capability in one R</w:t>
            </w:r>
            <w:r>
              <w:rPr>
                <w:lang w:val="en-US" w:eastAsia="ja-JP"/>
              </w:rPr>
              <w:t xml:space="preserve">AT has impacts to the other RAT but is not </w:t>
            </w:r>
            <w:r w:rsidRPr="001A20FA">
              <w:rPr>
                <w:lang w:val="en-US" w:eastAsia="ja-JP"/>
              </w:rPr>
              <w:t>understood by the NW side of the other RAT</w:t>
            </w:r>
            <w:r>
              <w:rPr>
                <w:lang w:val="en-US" w:eastAsia="ja-JP"/>
              </w:rPr>
              <w:t>.</w:t>
            </w:r>
          </w:p>
          <w:p w14:paraId="182A1C10" w14:textId="0CFAF16B" w:rsidR="00737753" w:rsidRPr="00737753" w:rsidRDefault="00737753" w:rsidP="00737753">
            <w:pPr>
              <w:pStyle w:val="B2"/>
              <w:rPr>
                <w:lang w:val="en-US" w:eastAsia="ja-JP"/>
              </w:rPr>
            </w:pPr>
            <w:r>
              <w:rPr>
                <w:lang w:val="en-US" w:eastAsia="ja-JP"/>
              </w:rPr>
              <w:t>-</w:t>
            </w:r>
            <w:r>
              <w:rPr>
                <w:lang w:val="en-US" w:eastAsia="ja-JP"/>
              </w:rPr>
              <w:tab/>
              <w:t>Type III capabilities:</w:t>
            </w:r>
            <w:r>
              <w:rPr>
                <w:lang w:val="en-US" w:eastAsia="ja-JP"/>
              </w:rPr>
              <w:tab/>
              <w:t>T</w:t>
            </w:r>
            <w:r w:rsidRPr="001A20FA">
              <w:rPr>
                <w:lang w:val="en-US" w:eastAsia="ja-JP"/>
              </w:rPr>
              <w:t>he use of the capability in one RAT has impact</w:t>
            </w:r>
            <w:r>
              <w:rPr>
                <w:lang w:val="en-US" w:eastAsia="ja-JP"/>
              </w:rPr>
              <w:t>s</w:t>
            </w:r>
            <w:r w:rsidRPr="001A20FA">
              <w:rPr>
                <w:lang w:val="en-US" w:eastAsia="ja-JP"/>
              </w:rPr>
              <w:t xml:space="preserve"> to the othe</w:t>
            </w:r>
            <w:r>
              <w:rPr>
                <w:lang w:val="en-US" w:eastAsia="ja-JP"/>
              </w:rPr>
              <w:t>r RAT and</w:t>
            </w:r>
            <w:r w:rsidRPr="001A20FA">
              <w:rPr>
                <w:lang w:val="en-US" w:eastAsia="ja-JP"/>
              </w:rPr>
              <w:t xml:space="preserve"> is understood by the NW side of the other RAT</w:t>
            </w:r>
            <w:r>
              <w:rPr>
                <w:lang w:val="en-US" w:eastAsia="ja-JP"/>
              </w:rPr>
              <w:t>.</w:t>
            </w:r>
          </w:p>
        </w:tc>
      </w:tr>
    </w:tbl>
    <w:p w14:paraId="3193F718" w14:textId="18BF195F" w:rsidR="00737753" w:rsidRDefault="00737753" w:rsidP="001B49C9">
      <w:pPr>
        <w:rPr>
          <w:b/>
        </w:rPr>
      </w:pPr>
    </w:p>
    <w:p w14:paraId="763D1A90" w14:textId="46F99201" w:rsidR="00737753" w:rsidRDefault="00572105" w:rsidP="001B49C9">
      <w:pPr>
        <w:rPr>
          <w:b/>
        </w:rPr>
      </w:pPr>
      <w:r>
        <w:t>Since</w:t>
      </w:r>
      <w:r w:rsidR="00737753">
        <w:t xml:space="preserve"> Type I capabilities do not need any negotiation between MN and SN, the </w:t>
      </w:r>
      <w:r>
        <w:t xml:space="preserve">responsibility of decision to configure </w:t>
      </w:r>
      <w:r w:rsidR="00737753">
        <w:t xml:space="preserve">SCG SRB </w:t>
      </w:r>
      <w:r>
        <w:t>is always at the</w:t>
      </w:r>
      <w:r w:rsidR="0017428D">
        <w:t xml:space="preserve"> SN as agreed during last meeting.</w:t>
      </w:r>
    </w:p>
    <w:p w14:paraId="27A9FEA0" w14:textId="532C5889" w:rsidR="00572105" w:rsidRDefault="00572105" w:rsidP="001B49C9">
      <w:pPr>
        <w:rPr>
          <w:b/>
        </w:rPr>
      </w:pPr>
      <w:r>
        <w:rPr>
          <w:b/>
        </w:rPr>
        <w:t xml:space="preserve">Proposal </w:t>
      </w:r>
      <w:r w:rsidR="0017428D">
        <w:rPr>
          <w:b/>
        </w:rPr>
        <w:t>1</w:t>
      </w:r>
      <w:r>
        <w:rPr>
          <w:b/>
        </w:rPr>
        <w:t>: SCG SRB is configured by default during the initial SgNB addition.</w:t>
      </w:r>
    </w:p>
    <w:p w14:paraId="674D5962" w14:textId="6A646B38" w:rsidR="008D394B" w:rsidRPr="008D394B" w:rsidRDefault="008D394B" w:rsidP="001B49C9">
      <w:r>
        <w:t>It is rather safe to assume that if the SN cannot allocate the SCG SRB configuration, then SgNB addition procedure must be considered a failure.</w:t>
      </w:r>
    </w:p>
    <w:p w14:paraId="6DE340E2" w14:textId="3256A96D" w:rsidR="00BD7AAE" w:rsidRDefault="00BD7AAE" w:rsidP="001B49C9">
      <w:pPr>
        <w:rPr>
          <w:b/>
        </w:rPr>
      </w:pPr>
      <w:r>
        <w:rPr>
          <w:b/>
        </w:rPr>
        <w:t xml:space="preserve">Proposal </w:t>
      </w:r>
      <w:r w:rsidR="0017428D">
        <w:rPr>
          <w:b/>
        </w:rPr>
        <w:t>2</w:t>
      </w:r>
      <w:r>
        <w:rPr>
          <w:b/>
        </w:rPr>
        <w:t>: SgNB addition procedure is considered failed if SN cannot allocate SCG SRB.</w:t>
      </w:r>
    </w:p>
    <w:p w14:paraId="1F6545BB" w14:textId="313A99AB" w:rsidR="008D394B" w:rsidRDefault="008D394B" w:rsidP="001B49C9">
      <w:pPr>
        <w:rPr>
          <w:b/>
        </w:rPr>
      </w:pPr>
      <w:r>
        <w:t>The SN must be allowed to update the configuration of the SCG SRB and then the reconfiguration could be performed using the SCG SRB.</w:t>
      </w:r>
    </w:p>
    <w:p w14:paraId="05EB0321" w14:textId="29724246" w:rsidR="00572105" w:rsidRDefault="00572105" w:rsidP="001B49C9">
      <w:pPr>
        <w:rPr>
          <w:b/>
        </w:rPr>
      </w:pPr>
      <w:r>
        <w:rPr>
          <w:b/>
        </w:rPr>
        <w:t xml:space="preserve">Proposal </w:t>
      </w:r>
      <w:r w:rsidR="0017428D">
        <w:rPr>
          <w:b/>
        </w:rPr>
        <w:t>3</w:t>
      </w:r>
      <w:r>
        <w:rPr>
          <w:b/>
        </w:rPr>
        <w:t xml:space="preserve">: SCG SRB </w:t>
      </w:r>
      <w:r w:rsidR="00127224">
        <w:rPr>
          <w:b/>
        </w:rPr>
        <w:t xml:space="preserve">may be </w:t>
      </w:r>
      <w:r>
        <w:rPr>
          <w:b/>
        </w:rPr>
        <w:t>reconfigured</w:t>
      </w:r>
      <w:r w:rsidR="00127224">
        <w:rPr>
          <w:b/>
        </w:rPr>
        <w:t xml:space="preserve"> by the SN</w:t>
      </w:r>
      <w:r>
        <w:rPr>
          <w:b/>
        </w:rPr>
        <w:t xml:space="preserve"> using the </w:t>
      </w:r>
      <w:r w:rsidRPr="00572105">
        <w:rPr>
          <w:b/>
        </w:rPr>
        <w:t>RRCConnectionReconfiguration</w:t>
      </w:r>
      <w:r>
        <w:rPr>
          <w:b/>
        </w:rPr>
        <w:t xml:space="preserve"> transmitted on the SCG SRB.</w:t>
      </w:r>
      <w:r w:rsidRPr="00572105">
        <w:rPr>
          <w:b/>
        </w:rPr>
        <w:t xml:space="preserve"> </w:t>
      </w:r>
    </w:p>
    <w:p w14:paraId="2D645C2F" w14:textId="42B0D309" w:rsidR="00755F63" w:rsidRDefault="00755F63" w:rsidP="001B49C9">
      <w:pPr>
        <w:rPr>
          <w:b/>
        </w:rPr>
      </w:pPr>
      <w:r>
        <w:t>We now discuss choice of the UL path for NR RRC complete messages and measurement reports.</w:t>
      </w:r>
    </w:p>
    <w:p w14:paraId="7139BF62" w14:textId="77777777" w:rsidR="00755F63" w:rsidRDefault="00755F63" w:rsidP="00755F63">
      <w:pPr>
        <w:pStyle w:val="Doc-text2"/>
        <w:pBdr>
          <w:top w:val="single" w:sz="4" w:space="1" w:color="auto"/>
          <w:left w:val="single" w:sz="4" w:space="4" w:color="auto"/>
          <w:bottom w:val="single" w:sz="4" w:space="1" w:color="auto"/>
          <w:right w:val="single" w:sz="4" w:space="4" w:color="auto"/>
        </w:pBdr>
      </w:pPr>
      <w:r>
        <w:t>4</w:t>
      </w:r>
      <w:r>
        <w:tab/>
        <w:t>NR RRC complete messages and measurement reports are mapped to the same SRB as the message initiating the procedure.</w:t>
      </w:r>
    </w:p>
    <w:p w14:paraId="4F701174" w14:textId="3B60C8C5" w:rsidR="00755F63" w:rsidRDefault="00755F63" w:rsidP="00755F63">
      <w:pPr>
        <w:pStyle w:val="Doc-text2"/>
        <w:pBdr>
          <w:top w:val="single" w:sz="4" w:space="1" w:color="auto"/>
          <w:left w:val="single" w:sz="4" w:space="4" w:color="auto"/>
          <w:bottom w:val="single" w:sz="4" w:space="1" w:color="auto"/>
          <w:right w:val="single" w:sz="4" w:space="4" w:color="auto"/>
        </w:pBdr>
      </w:pPr>
      <w:r w:rsidRPr="00246194">
        <w:rPr>
          <w:b/>
        </w:rPr>
        <w:lastRenderedPageBreak/>
        <w:t>FFS</w:t>
      </w:r>
      <w:r>
        <w:t xml:space="preserve"> Whether there are any exceptional cases for the complete messages</w:t>
      </w:r>
    </w:p>
    <w:p w14:paraId="0B02FE7E" w14:textId="0CE9E1D9" w:rsidR="00755F63" w:rsidRDefault="00755F63" w:rsidP="00755F63">
      <w:pPr>
        <w:pStyle w:val="Doc-text2"/>
        <w:pBdr>
          <w:top w:val="single" w:sz="4" w:space="1" w:color="auto"/>
          <w:left w:val="single" w:sz="4" w:space="4" w:color="auto"/>
          <w:bottom w:val="single" w:sz="4" w:space="1" w:color="auto"/>
          <w:right w:val="single" w:sz="4" w:space="4" w:color="auto"/>
        </w:pBdr>
      </w:pPr>
      <w:r w:rsidRPr="00246194">
        <w:rPr>
          <w:b/>
        </w:rPr>
        <w:t>FFS</w:t>
      </w:r>
      <w:r>
        <w:t xml:space="preserve"> Whether explicit configuration is also supported for measurement reports.</w:t>
      </w:r>
    </w:p>
    <w:p w14:paraId="41BE17ED" w14:textId="149CD730" w:rsidR="00755F63" w:rsidRDefault="00755F63" w:rsidP="00755F63">
      <w:pPr>
        <w:rPr>
          <w:b/>
        </w:rPr>
      </w:pPr>
    </w:p>
    <w:p w14:paraId="61165EBA" w14:textId="7926BA34" w:rsidR="008D394B" w:rsidRPr="008D394B" w:rsidRDefault="008D394B" w:rsidP="008D394B">
      <w:r>
        <w:t xml:space="preserve">During the last meeting </w:t>
      </w:r>
      <w:r w:rsidR="00B34D43">
        <w:t>discussion,</w:t>
      </w:r>
      <w:r w:rsidR="00872C9D">
        <w:t xml:space="preserve"> i</w:t>
      </w:r>
      <w:r>
        <w:t>t was explicitly agreed that f</w:t>
      </w:r>
      <w:r w:rsidRPr="008D394B">
        <w:t>or MCG reconfiguration containing a SCG reconfiguration, UE sends a MN RRC response message that encapsulates the SN RRC response message</w:t>
      </w:r>
      <w:r w:rsidR="00C6312F">
        <w:t>. Also it was agreed that each SN RRC message should have its own RRC response message even when the SCG request message is encapsulated in an MCG RRC message. Hence, it makes it imperative that reconfiguration failures are replied on the same SRB initiating the procedure.</w:t>
      </w:r>
    </w:p>
    <w:p w14:paraId="5FF81AE3" w14:textId="26BD735D" w:rsidR="00755F63" w:rsidRDefault="00755F63" w:rsidP="00755F63">
      <w:pPr>
        <w:rPr>
          <w:b/>
        </w:rPr>
      </w:pPr>
      <w:r>
        <w:rPr>
          <w:b/>
        </w:rPr>
        <w:t xml:space="preserve">Proposal 4: The NR RRC reconfiguration failure is mapped to the same SRB as the message initiating the procedure. </w:t>
      </w:r>
    </w:p>
    <w:p w14:paraId="0C2BF7CC" w14:textId="60C70965" w:rsidR="00755F63" w:rsidRDefault="00755F63" w:rsidP="00755F63">
      <w:pPr>
        <w:rPr>
          <w:b/>
        </w:rPr>
      </w:pPr>
      <w:r>
        <w:rPr>
          <w:b/>
        </w:rPr>
        <w:t xml:space="preserve">Proposal 5: </w:t>
      </w:r>
      <w:r w:rsidR="00FE0B98">
        <w:rPr>
          <w:b/>
        </w:rPr>
        <w:t>When SN receives the NR RRC reconfiguration failure, the SgNB release procedure is triggered by SN.</w:t>
      </w:r>
    </w:p>
    <w:p w14:paraId="08720B81" w14:textId="289AEBD2" w:rsidR="00EC79C8" w:rsidRPr="00EC79C8" w:rsidRDefault="00EC79C8" w:rsidP="00755F63">
      <w:r w:rsidRPr="00EC79C8">
        <w:t>We now progress to the topic of discussing the formatting of the NR RRC PDU in the LTE/NR DC operation.</w:t>
      </w:r>
    </w:p>
    <w:p w14:paraId="22AD255B" w14:textId="77777777" w:rsidR="00EC79C8" w:rsidRDefault="00EC79C8" w:rsidP="00EC79C8">
      <w:pPr>
        <w:pStyle w:val="Doc-text2"/>
        <w:pBdr>
          <w:top w:val="single" w:sz="4" w:space="1" w:color="auto"/>
          <w:left w:val="single" w:sz="4" w:space="4" w:color="auto"/>
          <w:bottom w:val="single" w:sz="4" w:space="1" w:color="auto"/>
          <w:right w:val="single" w:sz="4" w:space="4" w:color="auto"/>
        </w:pBdr>
      </w:pPr>
      <w:r w:rsidRPr="00C27CBB">
        <w:rPr>
          <w:b/>
        </w:rPr>
        <w:t>FFS</w:t>
      </w:r>
      <w:r>
        <w:t xml:space="preserve"> whether the SCG configuration from the SN will be an </w:t>
      </w:r>
      <w:r w:rsidRPr="00443F8B">
        <w:t>RRCConnectionReconfiguration</w:t>
      </w:r>
      <w:r>
        <w:t xml:space="preserve"> or </w:t>
      </w:r>
      <w:r w:rsidRPr="00443F8B">
        <w:t>a new message (e.g. named “SCGConfigurationCommand”)</w:t>
      </w:r>
      <w:r>
        <w:t>. Can be considered when we have a better idea of the content of the messages.</w:t>
      </w:r>
    </w:p>
    <w:p w14:paraId="677ECE47" w14:textId="77777777" w:rsidR="00EC79C8" w:rsidRDefault="00EC79C8" w:rsidP="00EC79C8">
      <w:pPr>
        <w:pStyle w:val="Doc-text2"/>
        <w:pBdr>
          <w:top w:val="single" w:sz="4" w:space="1" w:color="auto"/>
          <w:left w:val="single" w:sz="4" w:space="4" w:color="auto"/>
          <w:bottom w:val="single" w:sz="4" w:space="1" w:color="auto"/>
          <w:right w:val="single" w:sz="4" w:space="4" w:color="auto"/>
        </w:pBdr>
      </w:pPr>
      <w:r w:rsidRPr="00C27CBB">
        <w:rPr>
          <w:b/>
        </w:rPr>
        <w:t>FFS</w:t>
      </w:r>
      <w:r>
        <w:t xml:space="preserve"> How to capture procedures for bearer configurations so that those are not split among different specifications</w:t>
      </w:r>
    </w:p>
    <w:p w14:paraId="5A55A523" w14:textId="2226A5EB" w:rsidR="00EC79C8" w:rsidRDefault="00EC79C8" w:rsidP="00755F63">
      <w:pPr>
        <w:rPr>
          <w:b/>
        </w:rPr>
      </w:pPr>
    </w:p>
    <w:p w14:paraId="1806DEF3" w14:textId="58EED956" w:rsidR="00171748" w:rsidRDefault="00171748" w:rsidP="00755F63">
      <w:r>
        <w:t>There are mainly 4 cases; MN message containing LTE only configuration, MN message containing LTE + NR configuration, MN message containing NR only configuration and SN message containing SCG only configuration. If we take a set of combinations of these cases, there are several cases where:</w:t>
      </w:r>
    </w:p>
    <w:p w14:paraId="20742E59" w14:textId="3053D6DA" w:rsidR="00171748" w:rsidRDefault="00171748" w:rsidP="00171748">
      <w:pPr>
        <w:pStyle w:val="ListParagraph"/>
        <w:numPr>
          <w:ilvl w:val="0"/>
          <w:numId w:val="6"/>
        </w:numPr>
      </w:pPr>
      <w:r>
        <w:t>SN message containing SCG only configuration may be delivered to the UE before the MN message containing LTE + NR configuration is delivered</w:t>
      </w:r>
    </w:p>
    <w:p w14:paraId="7B409B7D" w14:textId="4A54040A" w:rsidR="00171748" w:rsidRPr="00171748" w:rsidRDefault="00171748" w:rsidP="00171748">
      <w:pPr>
        <w:pStyle w:val="ListParagraph"/>
        <w:numPr>
          <w:ilvl w:val="0"/>
          <w:numId w:val="6"/>
        </w:numPr>
      </w:pPr>
      <w:r>
        <w:t>SN message containing SCG only configuration may be delivered to the UE before MN message containing NR only configuration is delivered</w:t>
      </w:r>
    </w:p>
    <w:p w14:paraId="3B747578" w14:textId="7E4CB5BF" w:rsidR="00171748" w:rsidRDefault="003837EC" w:rsidP="00755F63">
      <w:pPr>
        <w:rPr>
          <w:b/>
        </w:rPr>
      </w:pPr>
      <w:r>
        <w:t>The</w:t>
      </w:r>
      <w:r w:rsidR="00171748">
        <w:t xml:space="preserve"> UE is not responsible for tra</w:t>
      </w:r>
      <w:r>
        <w:t>cking the order of the messages and neither reordering them. But the UE will need to distinguish one transaction from the other and the network will need to know the transaction identifier for failure handling. Hence, we propose:</w:t>
      </w:r>
    </w:p>
    <w:p w14:paraId="1CEC42B2" w14:textId="61B44A3C" w:rsidR="00580147" w:rsidRDefault="00EC79C8" w:rsidP="00755F63">
      <w:pPr>
        <w:rPr>
          <w:b/>
        </w:rPr>
      </w:pPr>
      <w:r>
        <w:rPr>
          <w:b/>
        </w:rPr>
        <w:t xml:space="preserve">Proposal </w:t>
      </w:r>
      <w:r w:rsidR="000D0766">
        <w:rPr>
          <w:b/>
        </w:rPr>
        <w:t>6a</w:t>
      </w:r>
      <w:r>
        <w:rPr>
          <w:b/>
        </w:rPr>
        <w:t>:</w:t>
      </w:r>
      <w:r w:rsidR="003837EC">
        <w:rPr>
          <w:b/>
        </w:rPr>
        <w:t xml:space="preserve"> The SN RRC PDU contains a transaction identifier generated by the SgNB. </w:t>
      </w:r>
    </w:p>
    <w:p w14:paraId="4E5DB129" w14:textId="59C81D48" w:rsidR="00EC79C8" w:rsidRDefault="000D0766" w:rsidP="00755F63">
      <w:pPr>
        <w:rPr>
          <w:b/>
        </w:rPr>
      </w:pPr>
      <w:r>
        <w:rPr>
          <w:b/>
        </w:rPr>
        <w:t>Proposal 6b</w:t>
      </w:r>
      <w:r w:rsidR="00580147">
        <w:rPr>
          <w:b/>
        </w:rPr>
        <w:t xml:space="preserve">: </w:t>
      </w:r>
      <w:r w:rsidR="003837EC">
        <w:rPr>
          <w:b/>
        </w:rPr>
        <w:t xml:space="preserve">The SN RRC PDU resulting from a coordination between MN and SN shall be integrity protected and ciphered </w:t>
      </w:r>
      <w:r w:rsidR="00EE5678">
        <w:rPr>
          <w:b/>
        </w:rPr>
        <w:t>on the S-KeNB</w:t>
      </w:r>
      <w:r w:rsidR="003837EC">
        <w:rPr>
          <w:b/>
        </w:rPr>
        <w:t xml:space="preserve"> keys</w:t>
      </w:r>
      <w:r w:rsidR="00580147">
        <w:rPr>
          <w:b/>
        </w:rPr>
        <w:t>.</w:t>
      </w:r>
    </w:p>
    <w:p w14:paraId="1729F26E" w14:textId="77777777" w:rsidR="009343AE" w:rsidRDefault="009343AE" w:rsidP="009343AE">
      <w:pPr>
        <w:pStyle w:val="Doc-text2"/>
        <w:pBdr>
          <w:top w:val="single" w:sz="4" w:space="1" w:color="auto"/>
          <w:left w:val="single" w:sz="4" w:space="4" w:color="auto"/>
          <w:bottom w:val="single" w:sz="4" w:space="1" w:color="auto"/>
          <w:right w:val="single" w:sz="4" w:space="4" w:color="auto"/>
        </w:pBdr>
      </w:pPr>
      <w:r>
        <w:t>Agreement</w:t>
      </w:r>
    </w:p>
    <w:p w14:paraId="3F4618FD" w14:textId="77777777" w:rsidR="009343AE" w:rsidRDefault="009343AE" w:rsidP="009343AE">
      <w:pPr>
        <w:pStyle w:val="Doc-text2"/>
        <w:pBdr>
          <w:top w:val="single" w:sz="4" w:space="1" w:color="auto"/>
          <w:left w:val="single" w:sz="4" w:space="4" w:color="auto"/>
          <w:bottom w:val="single" w:sz="4" w:space="1" w:color="auto"/>
          <w:right w:val="single" w:sz="4" w:space="4" w:color="auto"/>
        </w:pBdr>
      </w:pPr>
      <w:r w:rsidRPr="000E37C2">
        <w:t>1</w:t>
      </w:r>
      <w:r w:rsidRPr="000E37C2">
        <w:tab/>
        <w:t xml:space="preserve">For LTE-NR tight interworking where LTE is the MN </w:t>
      </w:r>
      <w:r>
        <w:t>with SCG SRB</w:t>
      </w:r>
      <w:r w:rsidRPr="000E37C2">
        <w:t xml:space="preserve"> configured, only </w:t>
      </w:r>
      <w:r>
        <w:t>one SRB is required on the SN side, and only for messages corresponding to SRB1.</w:t>
      </w:r>
    </w:p>
    <w:p w14:paraId="7F397022" w14:textId="77777777" w:rsidR="009343AE" w:rsidRDefault="009343AE" w:rsidP="009343AE">
      <w:pPr>
        <w:pStyle w:val="Doc-text2"/>
        <w:pBdr>
          <w:top w:val="single" w:sz="4" w:space="1" w:color="auto"/>
          <w:left w:val="single" w:sz="4" w:space="4" w:color="auto"/>
          <w:bottom w:val="single" w:sz="4" w:space="1" w:color="auto"/>
          <w:right w:val="single" w:sz="4" w:space="4" w:color="auto"/>
        </w:pBdr>
      </w:pPr>
      <w:r w:rsidRPr="00246194">
        <w:rPr>
          <w:b/>
        </w:rPr>
        <w:t>FFS</w:t>
      </w:r>
      <w:r>
        <w:t xml:space="preserve"> is anything additional is needed for SN failure cases.</w:t>
      </w:r>
    </w:p>
    <w:p w14:paraId="6B096F0F" w14:textId="6204EDBB" w:rsidR="00B203FE" w:rsidRDefault="00B203FE" w:rsidP="00755F63"/>
    <w:p w14:paraId="52714179" w14:textId="45250A15" w:rsidR="00FC5B8A" w:rsidRPr="00A10261" w:rsidRDefault="00FC5B8A" w:rsidP="001C0A41">
      <w:r w:rsidRPr="00A10261">
        <w:t xml:space="preserve">As far as the SCG SRB unreliability is concerned, because it has the highest coding, any </w:t>
      </w:r>
      <w:r>
        <w:t>problem with its operation should be enough to lead to SCG RLF i.e. the CP failure must mean that the UP cannot be maintained as well. Hence</w:t>
      </w:r>
      <w:r w:rsidR="0052225D">
        <w:t>,</w:t>
      </w:r>
      <w:r>
        <w:t xml:space="preserve"> we propose:</w:t>
      </w:r>
    </w:p>
    <w:p w14:paraId="0829B8D6" w14:textId="074B358F" w:rsidR="001C0A41" w:rsidRPr="00B05F6B" w:rsidRDefault="001C0A41" w:rsidP="001C0A41">
      <w:pPr>
        <w:rPr>
          <w:b/>
        </w:rPr>
      </w:pPr>
      <w:r w:rsidRPr="00210770">
        <w:rPr>
          <w:b/>
        </w:rPr>
        <w:t xml:space="preserve">Proposal </w:t>
      </w:r>
      <w:r w:rsidR="00CB117B">
        <w:rPr>
          <w:b/>
        </w:rPr>
        <w:t>7</w:t>
      </w:r>
      <w:r w:rsidRPr="00210770">
        <w:rPr>
          <w:b/>
        </w:rPr>
        <w:t xml:space="preserve">: If SCG SRB is </w:t>
      </w:r>
      <w:r>
        <w:rPr>
          <w:b/>
        </w:rPr>
        <w:t>unreliabl</w:t>
      </w:r>
      <w:r w:rsidR="00264EEB">
        <w:rPr>
          <w:b/>
        </w:rPr>
        <w:t xml:space="preserve">e, the SCG RLF condition is met i.e. </w:t>
      </w:r>
      <w:r w:rsidR="00264EEB" w:rsidRPr="00B05F6B">
        <w:rPr>
          <w:b/>
        </w:rPr>
        <w:t>this lead</w:t>
      </w:r>
      <w:r w:rsidR="00264EEB">
        <w:rPr>
          <w:b/>
        </w:rPr>
        <w:t>s</w:t>
      </w:r>
      <w:r w:rsidR="00264EEB" w:rsidRPr="00B05F6B">
        <w:rPr>
          <w:b/>
        </w:rPr>
        <w:t xml:space="preserve"> to SCG suspend (i.e. </w:t>
      </w:r>
      <w:r w:rsidR="00264EEB">
        <w:rPr>
          <w:b/>
        </w:rPr>
        <w:t xml:space="preserve">the same manner as </w:t>
      </w:r>
      <w:r w:rsidR="00264EEB" w:rsidRPr="00B05F6B">
        <w:rPr>
          <w:b/>
        </w:rPr>
        <w:t>SCG RLF leads to SCG suspend)</w:t>
      </w:r>
      <w:r w:rsidR="00264EEB">
        <w:rPr>
          <w:b/>
        </w:rPr>
        <w:t>.</w:t>
      </w:r>
    </w:p>
    <w:p w14:paraId="0FA1652E" w14:textId="0E71DF7C" w:rsidR="00B05F6B" w:rsidRDefault="00FC5B8A" w:rsidP="007F5CC7">
      <w:pPr>
        <w:rPr>
          <w:b/>
        </w:rPr>
      </w:pPr>
      <w:r>
        <w:t>At SCG RLF, t</w:t>
      </w:r>
      <w:r w:rsidR="00B05F6B">
        <w:t xml:space="preserve">he UE should be able to continue using </w:t>
      </w:r>
      <w:r w:rsidR="00210770">
        <w:t xml:space="preserve">the MCG path if it is available, i.e. </w:t>
      </w:r>
      <w:r w:rsidR="00210770" w:rsidRPr="00210770">
        <w:t>MN leg should be used in both directions</w:t>
      </w:r>
      <w:r>
        <w:t>.</w:t>
      </w:r>
    </w:p>
    <w:p w14:paraId="2DB23F99" w14:textId="2C9DF246" w:rsidR="007F5CC7" w:rsidRDefault="007F5CC7" w:rsidP="007F5CC7">
      <w:pPr>
        <w:rPr>
          <w:b/>
        </w:rPr>
      </w:pPr>
      <w:r>
        <w:rPr>
          <w:b/>
        </w:rPr>
        <w:t xml:space="preserve">Proposal </w:t>
      </w:r>
      <w:r w:rsidR="00CB117B">
        <w:rPr>
          <w:b/>
        </w:rPr>
        <w:t>8</w:t>
      </w:r>
      <w:r>
        <w:rPr>
          <w:b/>
        </w:rPr>
        <w:t>: The UE may continue using the MN leg</w:t>
      </w:r>
      <w:r w:rsidR="00210770">
        <w:rPr>
          <w:b/>
        </w:rPr>
        <w:t xml:space="preserve"> in DL and UL</w:t>
      </w:r>
      <w:r>
        <w:rPr>
          <w:b/>
        </w:rPr>
        <w:t xml:space="preserve"> upon SgNB failure</w:t>
      </w:r>
      <w:r w:rsidR="003837EC">
        <w:rPr>
          <w:b/>
        </w:rPr>
        <w:t>.</w:t>
      </w:r>
    </w:p>
    <w:p w14:paraId="605426F9" w14:textId="701F95E1" w:rsidR="00B05F6B" w:rsidRDefault="00B05F6B" w:rsidP="00B05F6B">
      <w:pPr>
        <w:rPr>
          <w:b/>
        </w:rPr>
      </w:pPr>
      <w:r>
        <w:t xml:space="preserve">To reduce </w:t>
      </w:r>
      <w:r w:rsidR="00FC5B8A">
        <w:t xml:space="preserve">specification effort </w:t>
      </w:r>
      <w:r>
        <w:t xml:space="preserve">for Rel-15 </w:t>
      </w:r>
      <w:r w:rsidR="00FC5B8A">
        <w:t xml:space="preserve">acceleration, it is enough that </w:t>
      </w:r>
      <w:r>
        <w:t>after SCG RLF the SCG re-establishment is not supported on the NR SRB0.</w:t>
      </w:r>
    </w:p>
    <w:p w14:paraId="41B51C0D" w14:textId="1917DD89" w:rsidR="007F5CC7" w:rsidRDefault="007F5CC7" w:rsidP="007F5CC7">
      <w:pPr>
        <w:rPr>
          <w:b/>
        </w:rPr>
      </w:pPr>
      <w:r>
        <w:rPr>
          <w:b/>
        </w:rPr>
        <w:t xml:space="preserve">Proposal </w:t>
      </w:r>
      <w:r w:rsidR="00CB117B">
        <w:rPr>
          <w:b/>
        </w:rPr>
        <w:t>9</w:t>
      </w:r>
      <w:r>
        <w:rPr>
          <w:b/>
        </w:rPr>
        <w:t>: SRB0 is not configured on the SCG for supporting SCG re-establishment</w:t>
      </w:r>
      <w:r w:rsidR="003837EC">
        <w:rPr>
          <w:b/>
        </w:rPr>
        <w:t>.</w:t>
      </w:r>
    </w:p>
    <w:p w14:paraId="68A95A20" w14:textId="0E1E6B8C" w:rsidR="00B05F6B" w:rsidRDefault="00B05F6B" w:rsidP="007F5CC7">
      <w:pPr>
        <w:rPr>
          <w:b/>
        </w:rPr>
      </w:pPr>
      <w:r>
        <w:lastRenderedPageBreak/>
        <w:t>The UE should be able to indicate any newly found NR cells in its uplink report to the MN. The MN should forward the report to the SN on the X2 interface.</w:t>
      </w:r>
    </w:p>
    <w:p w14:paraId="545B8A75" w14:textId="78898936" w:rsidR="007F5CC7" w:rsidRDefault="007F5CC7" w:rsidP="007F5CC7">
      <w:pPr>
        <w:rPr>
          <w:b/>
        </w:rPr>
      </w:pPr>
      <w:r>
        <w:rPr>
          <w:b/>
        </w:rPr>
        <w:t xml:space="preserve">Proposal </w:t>
      </w:r>
      <w:r w:rsidR="000D0766">
        <w:rPr>
          <w:b/>
        </w:rPr>
        <w:t>1</w:t>
      </w:r>
      <w:r w:rsidR="00CB117B">
        <w:rPr>
          <w:b/>
        </w:rPr>
        <w:t>0</w:t>
      </w:r>
      <w:r w:rsidR="001C0A41">
        <w:rPr>
          <w:b/>
        </w:rPr>
        <w:t>a</w:t>
      </w:r>
      <w:r>
        <w:rPr>
          <w:b/>
        </w:rPr>
        <w:t>: After SCG RLF is declared, an UE may report newly found NR cells using the SCGFailureInformation</w:t>
      </w:r>
      <w:r w:rsidR="001C0A41">
        <w:rPr>
          <w:b/>
        </w:rPr>
        <w:t xml:space="preserve"> as part of the failure report</w:t>
      </w:r>
      <w:r w:rsidR="003837EC">
        <w:rPr>
          <w:b/>
        </w:rPr>
        <w:t>.</w:t>
      </w:r>
    </w:p>
    <w:p w14:paraId="37C1CCDD" w14:textId="6FB199FD" w:rsidR="001C0A41" w:rsidRDefault="00CB117B" w:rsidP="007F5CC7">
      <w:pPr>
        <w:rPr>
          <w:b/>
        </w:rPr>
      </w:pPr>
      <w:r>
        <w:rPr>
          <w:b/>
        </w:rPr>
        <w:t>Proposal 10</w:t>
      </w:r>
      <w:r w:rsidR="001C0A41">
        <w:rPr>
          <w:b/>
        </w:rPr>
        <w:t>b: After SCG RLF is reported, an UE may continue reporting newly found NR cells using the RRC Measurement Report.</w:t>
      </w:r>
    </w:p>
    <w:p w14:paraId="53D111FC" w14:textId="38196099" w:rsidR="00B05F6B" w:rsidRDefault="00CB117B" w:rsidP="007F5CC7">
      <w:pPr>
        <w:rPr>
          <w:b/>
        </w:rPr>
      </w:pPr>
      <w:r>
        <w:rPr>
          <w:b/>
        </w:rPr>
        <w:t>Proposal 11</w:t>
      </w:r>
      <w:r w:rsidR="00B05F6B">
        <w:rPr>
          <w:b/>
        </w:rPr>
        <w:t>: The SCGFailureInformation is forwarded to the SN by the MN.</w:t>
      </w:r>
    </w:p>
    <w:p w14:paraId="49C7F5B5" w14:textId="594396FC" w:rsidR="009343AE" w:rsidRDefault="007F5CC7" w:rsidP="007F5CC7">
      <w:pPr>
        <w:rPr>
          <w:b/>
        </w:rPr>
      </w:pPr>
      <w:r>
        <w:rPr>
          <w:b/>
        </w:rPr>
        <w:t xml:space="preserve">Proposal </w:t>
      </w:r>
      <w:r w:rsidR="00CB117B">
        <w:rPr>
          <w:b/>
        </w:rPr>
        <w:t>12</w:t>
      </w:r>
      <w:r>
        <w:rPr>
          <w:b/>
        </w:rPr>
        <w:t xml:space="preserve">: </w:t>
      </w:r>
      <w:r w:rsidR="00B30779">
        <w:rPr>
          <w:b/>
        </w:rPr>
        <w:t xml:space="preserve">Based on the analysis of measurement results the </w:t>
      </w:r>
      <w:r>
        <w:rPr>
          <w:b/>
        </w:rPr>
        <w:t>SgNB initiates the SCG re-establishment procedure towards the MN.</w:t>
      </w:r>
    </w:p>
    <w:p w14:paraId="61F09A4B" w14:textId="77777777" w:rsidR="009343AE" w:rsidRDefault="009343AE" w:rsidP="009343AE">
      <w:pPr>
        <w:pStyle w:val="Doc-text2"/>
        <w:pBdr>
          <w:top w:val="single" w:sz="4" w:space="1" w:color="auto"/>
          <w:left w:val="single" w:sz="4" w:space="4" w:color="auto"/>
          <w:bottom w:val="single" w:sz="4" w:space="1" w:color="auto"/>
          <w:right w:val="single" w:sz="4" w:space="4" w:color="auto"/>
        </w:pBdr>
      </w:pPr>
      <w:r w:rsidRPr="00246194">
        <w:rPr>
          <w:b/>
        </w:rPr>
        <w:t>FFS</w:t>
      </w:r>
      <w:r>
        <w:t>: What terminology will be used to describe the SCG SRB.</w:t>
      </w:r>
    </w:p>
    <w:p w14:paraId="6BE5F7D8" w14:textId="77777777" w:rsidR="00B05F6B" w:rsidRDefault="00B05F6B" w:rsidP="00755F63">
      <w:pPr>
        <w:rPr>
          <w:b/>
        </w:rPr>
      </w:pPr>
    </w:p>
    <w:p w14:paraId="5A3AD609" w14:textId="1E6B6B30" w:rsidR="00B02FB2" w:rsidRDefault="00B02FB2" w:rsidP="00755F63">
      <w:pPr>
        <w:rPr>
          <w:b/>
        </w:rPr>
      </w:pPr>
      <w:r w:rsidRPr="00B203FE">
        <w:rPr>
          <w:b/>
        </w:rPr>
        <w:t xml:space="preserve">Proposal </w:t>
      </w:r>
      <w:r w:rsidR="00264EEB">
        <w:rPr>
          <w:b/>
        </w:rPr>
        <w:t>1</w:t>
      </w:r>
      <w:r w:rsidR="00F151EE">
        <w:rPr>
          <w:b/>
        </w:rPr>
        <w:t>3</w:t>
      </w:r>
      <w:r w:rsidRPr="00B203FE">
        <w:rPr>
          <w:b/>
        </w:rPr>
        <w:t xml:space="preserve">: </w:t>
      </w:r>
      <w:r>
        <w:rPr>
          <w:b/>
        </w:rPr>
        <w:t xml:space="preserve">Terminology used to describe the SCG SRB is as follows: For a UE configured with LTE/NR DC, the SCG SRB is used for SN </w:t>
      </w:r>
      <w:r w:rsidRPr="00B02FB2">
        <w:rPr>
          <w:b/>
        </w:rPr>
        <w:t>RRC messages after initial security is activated on the MN, all using DCCH logical channel.</w:t>
      </w:r>
      <w:r>
        <w:rPr>
          <w:b/>
        </w:rPr>
        <w:t xml:space="preserve"> </w:t>
      </w:r>
    </w:p>
    <w:p w14:paraId="43A12B72" w14:textId="3CD70BC0" w:rsidR="00CD4C7B" w:rsidRPr="006E13D1" w:rsidRDefault="00A51BA3" w:rsidP="00CD4C7B">
      <w:pPr>
        <w:pStyle w:val="Heading1"/>
      </w:pPr>
      <w:r>
        <w:t>3</w:t>
      </w:r>
      <w:bookmarkStart w:id="0" w:name="_GoBack"/>
      <w:bookmarkEnd w:id="0"/>
      <w:r w:rsidR="00CD4C7B" w:rsidRPr="006E13D1">
        <w:tab/>
      </w:r>
      <w:r w:rsidR="000263F6">
        <w:t>Conclusion</w:t>
      </w:r>
    </w:p>
    <w:p w14:paraId="35AC2D82" w14:textId="6A8EDBC0" w:rsidR="00B05F6B" w:rsidRPr="00B05F6B" w:rsidRDefault="00B05F6B" w:rsidP="00B05F6B">
      <w:r w:rsidRPr="00B05F6B">
        <w:t>In this contribution, several miscellaneous topics have been dealt with on the aspects of SCG SRB initial addition and SCG RLF handling.</w:t>
      </w:r>
    </w:p>
    <w:p w14:paraId="2039B1BC" w14:textId="0868C076" w:rsidR="00B05F6B" w:rsidRPr="00B05F6B" w:rsidRDefault="00B05F6B" w:rsidP="00B05F6B">
      <w:pPr>
        <w:rPr>
          <w:b/>
        </w:rPr>
      </w:pPr>
      <w:r w:rsidRPr="00B05F6B">
        <w:rPr>
          <w:b/>
        </w:rPr>
        <w:t>Proposal 1: SCG SRB is configured by default during the initial SgNB addition.</w:t>
      </w:r>
    </w:p>
    <w:p w14:paraId="60644470" w14:textId="77777777" w:rsidR="00B05F6B" w:rsidRPr="00B05F6B" w:rsidRDefault="00B05F6B" w:rsidP="00B05F6B">
      <w:pPr>
        <w:rPr>
          <w:b/>
        </w:rPr>
      </w:pPr>
      <w:r w:rsidRPr="00B05F6B">
        <w:rPr>
          <w:b/>
        </w:rPr>
        <w:t>Proposal 2: SgNB addition procedure is considered failed if SN cannot allocate SCG SRB.</w:t>
      </w:r>
    </w:p>
    <w:p w14:paraId="01A274C4" w14:textId="77777777" w:rsidR="00B05F6B" w:rsidRPr="00B05F6B" w:rsidRDefault="00B05F6B" w:rsidP="00B05F6B">
      <w:pPr>
        <w:rPr>
          <w:b/>
        </w:rPr>
      </w:pPr>
      <w:r w:rsidRPr="00B05F6B">
        <w:rPr>
          <w:b/>
        </w:rPr>
        <w:t>Proposal 3: SCG SRB may be reconfigured by the SN using the RRCConnectionReconfiguration transmitted on the SCG SRB.</w:t>
      </w:r>
    </w:p>
    <w:p w14:paraId="50662692" w14:textId="77777777" w:rsidR="00B05F6B" w:rsidRPr="00B05F6B" w:rsidRDefault="00B05F6B" w:rsidP="00B05F6B">
      <w:pPr>
        <w:rPr>
          <w:b/>
        </w:rPr>
      </w:pPr>
      <w:r w:rsidRPr="00B05F6B">
        <w:rPr>
          <w:b/>
        </w:rPr>
        <w:t xml:space="preserve">Proposal 4: The NR RRC reconfiguration failure is mapped to the same SRB as the message initiating the procedure. </w:t>
      </w:r>
    </w:p>
    <w:p w14:paraId="79E27EB0" w14:textId="77777777" w:rsidR="00B05F6B" w:rsidRPr="00B05F6B" w:rsidRDefault="00B05F6B" w:rsidP="00B05F6B">
      <w:pPr>
        <w:rPr>
          <w:b/>
        </w:rPr>
      </w:pPr>
      <w:r w:rsidRPr="00B05F6B">
        <w:rPr>
          <w:b/>
        </w:rPr>
        <w:t>Proposal 5: When SN receives the NR RRC reconfiguration failure, the SgNB release procedure is triggered by SN.</w:t>
      </w:r>
    </w:p>
    <w:p w14:paraId="6500145E" w14:textId="0E6C85F8" w:rsidR="00B05F6B" w:rsidRDefault="00B05F6B" w:rsidP="00B05F6B">
      <w:pPr>
        <w:rPr>
          <w:b/>
        </w:rPr>
      </w:pPr>
      <w:r>
        <w:rPr>
          <w:b/>
        </w:rPr>
        <w:t xml:space="preserve">Proposal </w:t>
      </w:r>
      <w:r w:rsidR="000D0766">
        <w:rPr>
          <w:b/>
        </w:rPr>
        <w:t>6</w:t>
      </w:r>
      <w:r>
        <w:rPr>
          <w:b/>
        </w:rPr>
        <w:t>a: The SN RRC PDU contains a transaction identifier generated by the SgNB.</w:t>
      </w:r>
    </w:p>
    <w:p w14:paraId="4D688F95" w14:textId="0699A53B" w:rsidR="00B05F6B" w:rsidRPr="00B05F6B" w:rsidRDefault="000D0766" w:rsidP="00B05F6B">
      <w:pPr>
        <w:rPr>
          <w:b/>
        </w:rPr>
      </w:pPr>
      <w:r>
        <w:rPr>
          <w:b/>
        </w:rPr>
        <w:t>Proposal 6</w:t>
      </w:r>
      <w:r w:rsidR="00B05F6B">
        <w:rPr>
          <w:b/>
        </w:rPr>
        <w:t>b</w:t>
      </w:r>
      <w:r w:rsidR="00B05F6B" w:rsidRPr="00B05F6B">
        <w:rPr>
          <w:b/>
        </w:rPr>
        <w:t>: The SN RRC PDU resulting from a coordination between MN and SN shall be integrity protected and ciphered on the S-KeNB keys.</w:t>
      </w:r>
    </w:p>
    <w:p w14:paraId="5BDC3E89" w14:textId="1A9513BF" w:rsidR="00B05F6B" w:rsidRPr="00B05F6B" w:rsidRDefault="00210770" w:rsidP="00B05F6B">
      <w:pPr>
        <w:rPr>
          <w:b/>
        </w:rPr>
      </w:pPr>
      <w:r w:rsidRPr="00210770">
        <w:rPr>
          <w:b/>
        </w:rPr>
        <w:t xml:space="preserve">Proposal </w:t>
      </w:r>
      <w:r w:rsidR="00F4241A">
        <w:rPr>
          <w:b/>
        </w:rPr>
        <w:t>7</w:t>
      </w:r>
      <w:r w:rsidRPr="00210770">
        <w:rPr>
          <w:b/>
        </w:rPr>
        <w:t xml:space="preserve">: If SCG SRB is </w:t>
      </w:r>
      <w:r w:rsidR="001C0A41">
        <w:rPr>
          <w:b/>
        </w:rPr>
        <w:t>unreliabl</w:t>
      </w:r>
      <w:r w:rsidR="00264EEB">
        <w:rPr>
          <w:b/>
        </w:rPr>
        <w:t xml:space="preserve">e, the SCG RLF condition is met i.e. </w:t>
      </w:r>
      <w:r w:rsidR="00264EEB" w:rsidRPr="00B05F6B">
        <w:rPr>
          <w:b/>
        </w:rPr>
        <w:t>this lead</w:t>
      </w:r>
      <w:r w:rsidR="00264EEB">
        <w:rPr>
          <w:b/>
        </w:rPr>
        <w:t>s</w:t>
      </w:r>
      <w:r w:rsidR="00264EEB" w:rsidRPr="00B05F6B">
        <w:rPr>
          <w:b/>
        </w:rPr>
        <w:t xml:space="preserve"> to SCG suspend (i.e. </w:t>
      </w:r>
      <w:r w:rsidR="00264EEB">
        <w:rPr>
          <w:b/>
        </w:rPr>
        <w:t xml:space="preserve">the same manner as </w:t>
      </w:r>
      <w:r w:rsidR="00264EEB" w:rsidRPr="00B05F6B">
        <w:rPr>
          <w:b/>
        </w:rPr>
        <w:t>SCG RLF leads to SCG suspend).</w:t>
      </w:r>
    </w:p>
    <w:p w14:paraId="6A736E44" w14:textId="5EE86C11" w:rsidR="00B05F6B" w:rsidRPr="00B05F6B" w:rsidRDefault="00210770" w:rsidP="00B05F6B">
      <w:pPr>
        <w:rPr>
          <w:b/>
        </w:rPr>
      </w:pPr>
      <w:r w:rsidRPr="00210770">
        <w:rPr>
          <w:b/>
        </w:rPr>
        <w:t xml:space="preserve">Proposal </w:t>
      </w:r>
      <w:r w:rsidR="00F4241A">
        <w:rPr>
          <w:b/>
        </w:rPr>
        <w:t>8</w:t>
      </w:r>
      <w:r w:rsidRPr="00210770">
        <w:rPr>
          <w:b/>
        </w:rPr>
        <w:t>: The UE may continue using the MN leg in DL and UL upon SgNB failure.</w:t>
      </w:r>
    </w:p>
    <w:p w14:paraId="695A228F" w14:textId="6E33EBB8" w:rsidR="00B05F6B" w:rsidRPr="00B05F6B" w:rsidRDefault="00264EEB" w:rsidP="00B05F6B">
      <w:pPr>
        <w:rPr>
          <w:b/>
        </w:rPr>
      </w:pPr>
      <w:r>
        <w:rPr>
          <w:b/>
        </w:rPr>
        <w:t xml:space="preserve">Proposal </w:t>
      </w:r>
      <w:r w:rsidR="00F4241A">
        <w:rPr>
          <w:b/>
        </w:rPr>
        <w:t>9</w:t>
      </w:r>
      <w:r w:rsidR="00B05F6B" w:rsidRPr="00B05F6B">
        <w:rPr>
          <w:b/>
        </w:rPr>
        <w:t>: SRB0 is not configured on the SCG for supporting SCG re-establishment.</w:t>
      </w:r>
    </w:p>
    <w:p w14:paraId="1C18CAF5" w14:textId="15FFFCD7" w:rsidR="001C0A41" w:rsidRDefault="00F4241A" w:rsidP="001C0A41">
      <w:pPr>
        <w:rPr>
          <w:b/>
        </w:rPr>
      </w:pPr>
      <w:r>
        <w:rPr>
          <w:b/>
        </w:rPr>
        <w:t>Proposal 10</w:t>
      </w:r>
      <w:r w:rsidR="001C0A41">
        <w:rPr>
          <w:b/>
        </w:rPr>
        <w:t>a: After SCG RLF is declared, an UE may report newly found NR cells using the SCGFailureInformation as part of the failure report.</w:t>
      </w:r>
    </w:p>
    <w:p w14:paraId="7E2ECC2D" w14:textId="6A321AAF" w:rsidR="001C0A41" w:rsidRDefault="00F4241A" w:rsidP="001C0A41">
      <w:pPr>
        <w:rPr>
          <w:b/>
        </w:rPr>
      </w:pPr>
      <w:r>
        <w:rPr>
          <w:b/>
        </w:rPr>
        <w:t>Proposal 10</w:t>
      </w:r>
      <w:r w:rsidR="001C0A41">
        <w:rPr>
          <w:b/>
        </w:rPr>
        <w:t>b: After SCG RLF is reported, an UE may continue reporting newly found NR cells using the RRC Measurement Report.</w:t>
      </w:r>
    </w:p>
    <w:p w14:paraId="2F7A635F" w14:textId="5848960F" w:rsidR="00B05F6B" w:rsidRPr="00B05F6B" w:rsidRDefault="00F4241A" w:rsidP="00B05F6B">
      <w:pPr>
        <w:rPr>
          <w:b/>
        </w:rPr>
      </w:pPr>
      <w:r>
        <w:rPr>
          <w:b/>
        </w:rPr>
        <w:t>Proposal 11</w:t>
      </w:r>
      <w:r w:rsidR="00B05F6B" w:rsidRPr="00B05F6B">
        <w:rPr>
          <w:b/>
        </w:rPr>
        <w:t>: The SCGFailureInformation is forwarded to the SN by the MN.</w:t>
      </w:r>
    </w:p>
    <w:p w14:paraId="05431260" w14:textId="41AF6176" w:rsidR="00B05F6B" w:rsidRPr="00B05F6B" w:rsidRDefault="00F4241A" w:rsidP="00B05F6B">
      <w:pPr>
        <w:rPr>
          <w:b/>
        </w:rPr>
      </w:pPr>
      <w:r>
        <w:rPr>
          <w:b/>
        </w:rPr>
        <w:t>Proposal 12: Based on the analysis of measurement results the SgNB initiates the SCG re-establishment procedure towards the MN.</w:t>
      </w:r>
    </w:p>
    <w:p w14:paraId="190C81D1" w14:textId="76F54910" w:rsidR="00CD4C7B" w:rsidRPr="00B05F6B" w:rsidRDefault="00F4241A" w:rsidP="00CD4C7B">
      <w:pPr>
        <w:rPr>
          <w:b/>
        </w:rPr>
      </w:pPr>
      <w:r>
        <w:rPr>
          <w:b/>
        </w:rPr>
        <w:t>Proposal 13</w:t>
      </w:r>
      <w:r w:rsidR="00B05F6B" w:rsidRPr="00B05F6B">
        <w:rPr>
          <w:b/>
        </w:rPr>
        <w:t xml:space="preserve">: Terminology used to describe the SCG SRB is as follows: For a UE configured with LTE/NR DC, the SCG SRB is used for SN RRC messages after initial security is activated on the MN, all using DCCH logical channel. </w:t>
      </w:r>
    </w:p>
    <w:p w14:paraId="0FDCFAC2" w14:textId="77777777" w:rsidR="00CD4C7B" w:rsidRPr="006E13D1" w:rsidRDefault="00CD4C7B" w:rsidP="00CD4C7B">
      <w:pPr>
        <w:pStyle w:val="Heading1"/>
      </w:pPr>
      <w:r w:rsidRPr="006E13D1">
        <w:lastRenderedPageBreak/>
        <w:t>References</w:t>
      </w:r>
    </w:p>
    <w:p w14:paraId="2B8C910F" w14:textId="77777777" w:rsidR="00CD4C7B" w:rsidRPr="006E13D1" w:rsidRDefault="0090466A" w:rsidP="00CD4C7B">
      <w:pPr>
        <w:numPr>
          <w:ilvl w:val="0"/>
          <w:numId w:val="4"/>
        </w:numPr>
        <w:overflowPunct w:val="0"/>
        <w:autoSpaceDE w:val="0"/>
        <w:autoSpaceDN w:val="0"/>
        <w:adjustRightInd w:val="0"/>
        <w:textAlignment w:val="baseline"/>
      </w:pPr>
      <w:bookmarkStart w:id="1" w:name="_Ref75086397"/>
      <w:r>
        <w:t>3GPP TS 21.801</w:t>
      </w:r>
      <w:r w:rsidR="00CD4C7B" w:rsidRPr="006E13D1">
        <w:t xml:space="preserve"> </w:t>
      </w:r>
      <w:r w:rsidR="00CD4C7B" w:rsidRPr="006E13D1">
        <w:rPr>
          <w:i/>
          <w:iCs/>
        </w:rPr>
        <w:t>Drafting Rules</w:t>
      </w:r>
    </w:p>
    <w:p w14:paraId="4AA5C936" w14:textId="77777777" w:rsidR="00CD4C7B" w:rsidRPr="006E13D1" w:rsidRDefault="0090466A" w:rsidP="00CD4C7B">
      <w:pPr>
        <w:numPr>
          <w:ilvl w:val="0"/>
          <w:numId w:val="4"/>
        </w:numPr>
        <w:overflowPunct w:val="0"/>
        <w:autoSpaceDE w:val="0"/>
        <w:autoSpaceDN w:val="0"/>
        <w:adjustRightInd w:val="0"/>
        <w:textAlignment w:val="baseline"/>
      </w:pPr>
      <w:r>
        <w:t>Rx-06xxxx</w:t>
      </w:r>
      <w:r w:rsidR="00CD4C7B" w:rsidRPr="006E13D1">
        <w:t xml:space="preserve"> </w:t>
      </w:r>
      <w:r w:rsidR="00CD4C7B" w:rsidRPr="006E13D1">
        <w:rPr>
          <w:i/>
          <w:iCs/>
        </w:rPr>
        <w:t>Title</w:t>
      </w:r>
      <w:bookmarkEnd w:id="1"/>
      <w:r>
        <w:t xml:space="preserve"> - </w:t>
      </w:r>
      <w:r w:rsidR="00CD4C7B" w:rsidRPr="006E13D1">
        <w:t>Company</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BD547" w14:textId="77777777" w:rsidR="0049168F" w:rsidRDefault="0049168F">
      <w:r>
        <w:separator/>
      </w:r>
    </w:p>
  </w:endnote>
  <w:endnote w:type="continuationSeparator" w:id="0">
    <w:p w14:paraId="298D00CC" w14:textId="77777777" w:rsidR="0049168F" w:rsidRDefault="00491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911A4" w14:textId="77777777" w:rsidR="0049168F" w:rsidRDefault="0049168F">
      <w:r>
        <w:separator/>
      </w:r>
    </w:p>
  </w:footnote>
  <w:footnote w:type="continuationSeparator" w:id="0">
    <w:p w14:paraId="0C4F63E2" w14:textId="77777777" w:rsidR="0049168F" w:rsidRDefault="004916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CB0678"/>
    <w:multiLevelType w:val="hybridMultilevel"/>
    <w:tmpl w:val="9EB65D92"/>
    <w:lvl w:ilvl="0" w:tplc="F6E8AA7A">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B37ED1"/>
    <w:multiLevelType w:val="hybridMultilevel"/>
    <w:tmpl w:val="69844CE0"/>
    <w:lvl w:ilvl="0" w:tplc="C4D6BE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63F6"/>
    <w:rsid w:val="00033397"/>
    <w:rsid w:val="00040095"/>
    <w:rsid w:val="00080512"/>
    <w:rsid w:val="00090468"/>
    <w:rsid w:val="000B7BCF"/>
    <w:rsid w:val="000C522B"/>
    <w:rsid w:val="000D0766"/>
    <w:rsid w:val="000D58AB"/>
    <w:rsid w:val="000E1D32"/>
    <w:rsid w:val="0011566A"/>
    <w:rsid w:val="00117ACD"/>
    <w:rsid w:val="00127224"/>
    <w:rsid w:val="00145075"/>
    <w:rsid w:val="00171748"/>
    <w:rsid w:val="001741A0"/>
    <w:rsid w:val="0017428D"/>
    <w:rsid w:val="00194CD0"/>
    <w:rsid w:val="001B49C9"/>
    <w:rsid w:val="001C0A41"/>
    <w:rsid w:val="001D623C"/>
    <w:rsid w:val="001F168B"/>
    <w:rsid w:val="001F407D"/>
    <w:rsid w:val="001F7831"/>
    <w:rsid w:val="00204045"/>
    <w:rsid w:val="00210770"/>
    <w:rsid w:val="0022606D"/>
    <w:rsid w:val="00264EEB"/>
    <w:rsid w:val="002747EC"/>
    <w:rsid w:val="002855BF"/>
    <w:rsid w:val="002F0D22"/>
    <w:rsid w:val="002F21A5"/>
    <w:rsid w:val="0031637B"/>
    <w:rsid w:val="003172DC"/>
    <w:rsid w:val="00326069"/>
    <w:rsid w:val="0035462D"/>
    <w:rsid w:val="003837EC"/>
    <w:rsid w:val="0039385B"/>
    <w:rsid w:val="003B40AD"/>
    <w:rsid w:val="003C4E37"/>
    <w:rsid w:val="003E16BE"/>
    <w:rsid w:val="00401855"/>
    <w:rsid w:val="00477455"/>
    <w:rsid w:val="00481B2A"/>
    <w:rsid w:val="0049168F"/>
    <w:rsid w:val="004D3578"/>
    <w:rsid w:val="004D380D"/>
    <w:rsid w:val="004E213A"/>
    <w:rsid w:val="00503171"/>
    <w:rsid w:val="00506C28"/>
    <w:rsid w:val="0052225D"/>
    <w:rsid w:val="005253A7"/>
    <w:rsid w:val="00534DA0"/>
    <w:rsid w:val="00543E6C"/>
    <w:rsid w:val="0056267E"/>
    <w:rsid w:val="00565087"/>
    <w:rsid w:val="0056573F"/>
    <w:rsid w:val="00572105"/>
    <w:rsid w:val="00580147"/>
    <w:rsid w:val="00611566"/>
    <w:rsid w:val="006362DC"/>
    <w:rsid w:val="006427F5"/>
    <w:rsid w:val="00646D99"/>
    <w:rsid w:val="00656910"/>
    <w:rsid w:val="006C66D8"/>
    <w:rsid w:val="006D1E24"/>
    <w:rsid w:val="006E1417"/>
    <w:rsid w:val="006F6A2C"/>
    <w:rsid w:val="00700A85"/>
    <w:rsid w:val="00710201"/>
    <w:rsid w:val="00734A5B"/>
    <w:rsid w:val="00737753"/>
    <w:rsid w:val="00744E76"/>
    <w:rsid w:val="00755F63"/>
    <w:rsid w:val="00757D40"/>
    <w:rsid w:val="00781F0F"/>
    <w:rsid w:val="0078727C"/>
    <w:rsid w:val="0079049D"/>
    <w:rsid w:val="007A2DEB"/>
    <w:rsid w:val="007B18D8"/>
    <w:rsid w:val="007C095F"/>
    <w:rsid w:val="007C576F"/>
    <w:rsid w:val="007F5CC7"/>
    <w:rsid w:val="008028A4"/>
    <w:rsid w:val="00813245"/>
    <w:rsid w:val="00861173"/>
    <w:rsid w:val="00872C9D"/>
    <w:rsid w:val="008768CA"/>
    <w:rsid w:val="00877EF9"/>
    <w:rsid w:val="00880559"/>
    <w:rsid w:val="008A7AA2"/>
    <w:rsid w:val="008B5306"/>
    <w:rsid w:val="008D394B"/>
    <w:rsid w:val="0090271F"/>
    <w:rsid w:val="00902DB9"/>
    <w:rsid w:val="0090466A"/>
    <w:rsid w:val="00922D06"/>
    <w:rsid w:val="009343AE"/>
    <w:rsid w:val="00936071"/>
    <w:rsid w:val="00940212"/>
    <w:rsid w:val="00942EC2"/>
    <w:rsid w:val="009574EB"/>
    <w:rsid w:val="00961B32"/>
    <w:rsid w:val="00970DB3"/>
    <w:rsid w:val="00974BB0"/>
    <w:rsid w:val="009A0AF3"/>
    <w:rsid w:val="009B07CD"/>
    <w:rsid w:val="009C19E9"/>
    <w:rsid w:val="00A10261"/>
    <w:rsid w:val="00A10F02"/>
    <w:rsid w:val="00A204CA"/>
    <w:rsid w:val="00A45385"/>
    <w:rsid w:val="00A51BA3"/>
    <w:rsid w:val="00A53724"/>
    <w:rsid w:val="00A82346"/>
    <w:rsid w:val="00A9671C"/>
    <w:rsid w:val="00AA1553"/>
    <w:rsid w:val="00B02FB2"/>
    <w:rsid w:val="00B05F6B"/>
    <w:rsid w:val="00B15449"/>
    <w:rsid w:val="00B203FE"/>
    <w:rsid w:val="00B30779"/>
    <w:rsid w:val="00B34D43"/>
    <w:rsid w:val="00B47FD1"/>
    <w:rsid w:val="00B516BB"/>
    <w:rsid w:val="00B81C66"/>
    <w:rsid w:val="00B95F18"/>
    <w:rsid w:val="00BD7AAE"/>
    <w:rsid w:val="00BE7E09"/>
    <w:rsid w:val="00C12B51"/>
    <w:rsid w:val="00C24650"/>
    <w:rsid w:val="00C26566"/>
    <w:rsid w:val="00C33079"/>
    <w:rsid w:val="00C6312F"/>
    <w:rsid w:val="00C83A13"/>
    <w:rsid w:val="00C9068C"/>
    <w:rsid w:val="00C92967"/>
    <w:rsid w:val="00CA3D0C"/>
    <w:rsid w:val="00CA654B"/>
    <w:rsid w:val="00CA76C9"/>
    <w:rsid w:val="00CB117B"/>
    <w:rsid w:val="00CD4C7B"/>
    <w:rsid w:val="00D300EA"/>
    <w:rsid w:val="00D738D6"/>
    <w:rsid w:val="00D80795"/>
    <w:rsid w:val="00D87E00"/>
    <w:rsid w:val="00D9134D"/>
    <w:rsid w:val="00D96D11"/>
    <w:rsid w:val="00DA7A03"/>
    <w:rsid w:val="00DB1818"/>
    <w:rsid w:val="00DC309B"/>
    <w:rsid w:val="00DC4DA2"/>
    <w:rsid w:val="00DF0499"/>
    <w:rsid w:val="00E03AB0"/>
    <w:rsid w:val="00E4046A"/>
    <w:rsid w:val="00E62835"/>
    <w:rsid w:val="00E77645"/>
    <w:rsid w:val="00E83697"/>
    <w:rsid w:val="00E91741"/>
    <w:rsid w:val="00EC4A25"/>
    <w:rsid w:val="00EC79C8"/>
    <w:rsid w:val="00EE5678"/>
    <w:rsid w:val="00F025A2"/>
    <w:rsid w:val="00F07388"/>
    <w:rsid w:val="00F151EE"/>
    <w:rsid w:val="00F2026E"/>
    <w:rsid w:val="00F2210A"/>
    <w:rsid w:val="00F37743"/>
    <w:rsid w:val="00F4241A"/>
    <w:rsid w:val="00F54A3D"/>
    <w:rsid w:val="00F653B8"/>
    <w:rsid w:val="00F71B89"/>
    <w:rsid w:val="00F7353C"/>
    <w:rsid w:val="00F76F8F"/>
    <w:rsid w:val="00FA1266"/>
    <w:rsid w:val="00FC1192"/>
    <w:rsid w:val="00FC5B8A"/>
    <w:rsid w:val="00FE0B98"/>
    <w:rsid w:val="4E36EE5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8A7AA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A2"/>
    <w:rPr>
      <w:rFonts w:ascii="Arial" w:eastAsia="MS Mincho" w:hAnsi="Arial"/>
      <w:szCs w:val="24"/>
    </w:rPr>
  </w:style>
  <w:style w:type="table" w:styleId="TableGrid">
    <w:name w:val="Table Grid"/>
    <w:basedOn w:val="TableNormal"/>
    <w:rsid w:val="007377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37753"/>
    <w:rPr>
      <w:lang w:eastAsia="en-US"/>
    </w:rPr>
  </w:style>
  <w:style w:type="character" w:customStyle="1" w:styleId="B2Char">
    <w:name w:val="B2 Char"/>
    <w:link w:val="B2"/>
    <w:rsid w:val="00737753"/>
    <w:rPr>
      <w:lang w:eastAsia="en-US"/>
    </w:rPr>
  </w:style>
  <w:style w:type="paragraph" w:styleId="ListParagraph">
    <w:name w:val="List Paragraph"/>
    <w:basedOn w:val="Normal"/>
    <w:uiPriority w:val="34"/>
    <w:qFormat/>
    <w:rsid w:val="008D394B"/>
    <w:pPr>
      <w:ind w:left="720"/>
      <w:contextualSpacing/>
    </w:pPr>
  </w:style>
  <w:style w:type="character" w:styleId="CommentReference">
    <w:name w:val="annotation reference"/>
    <w:basedOn w:val="DefaultParagraphFont"/>
    <w:rsid w:val="00B05F6B"/>
    <w:rPr>
      <w:sz w:val="16"/>
      <w:szCs w:val="16"/>
    </w:rPr>
  </w:style>
  <w:style w:type="paragraph" w:styleId="CommentText">
    <w:name w:val="annotation text"/>
    <w:basedOn w:val="Normal"/>
    <w:link w:val="CommentTextChar"/>
    <w:rsid w:val="00B05F6B"/>
  </w:style>
  <w:style w:type="character" w:customStyle="1" w:styleId="CommentTextChar">
    <w:name w:val="Comment Text Char"/>
    <w:basedOn w:val="DefaultParagraphFont"/>
    <w:link w:val="CommentText"/>
    <w:rsid w:val="00B05F6B"/>
    <w:rPr>
      <w:lang w:eastAsia="en-US"/>
    </w:rPr>
  </w:style>
  <w:style w:type="paragraph" w:styleId="CommentSubject">
    <w:name w:val="annotation subject"/>
    <w:basedOn w:val="CommentText"/>
    <w:next w:val="CommentText"/>
    <w:link w:val="CommentSubjectChar"/>
    <w:rsid w:val="00B05F6B"/>
    <w:rPr>
      <w:b/>
      <w:bCs/>
    </w:rPr>
  </w:style>
  <w:style w:type="character" w:customStyle="1" w:styleId="CommentSubjectChar">
    <w:name w:val="Comment Subject Char"/>
    <w:basedOn w:val="CommentTextChar"/>
    <w:link w:val="CommentSubject"/>
    <w:rsid w:val="00B05F6B"/>
    <w:rPr>
      <w:b/>
      <w:bCs/>
      <w:lang w:eastAsia="en-US"/>
    </w:rPr>
  </w:style>
  <w:style w:type="paragraph" w:styleId="BalloonText">
    <w:name w:val="Balloon Text"/>
    <w:basedOn w:val="Normal"/>
    <w:link w:val="BalloonTextChar"/>
    <w:rsid w:val="00B05F6B"/>
    <w:pPr>
      <w:spacing w:after="0"/>
    </w:pPr>
    <w:rPr>
      <w:rFonts w:ascii="Segoe UI" w:hAnsi="Segoe UI" w:cs="Segoe UI"/>
      <w:sz w:val="18"/>
      <w:szCs w:val="18"/>
    </w:rPr>
  </w:style>
  <w:style w:type="character" w:customStyle="1" w:styleId="BalloonTextChar">
    <w:name w:val="Balloon Text Char"/>
    <w:basedOn w:val="DefaultParagraphFont"/>
    <w:link w:val="BalloonText"/>
    <w:rsid w:val="00B05F6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62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SP-5AIRPNAIUNRU-859666464-214</_dlc_DocId>
    <Information xmlns="3b34c8f0-1ef5-4d1e-bb66-517ce7fe7356" xsi:nil="true"/>
    <_dlc_DocIdUrl xmlns="71c5aaf6-e6ce-465b-b873-5148d2a4c105">
      <Url>https://nokia.sharepoint.com/sites/c5g/e2earch/_layouts/15/DocIdRedir.aspx?ID=SP-5AIRPNAIUNRU-859666464-214</Url>
      <Description>SP-5AIRPNAIUNRU-859666464-214</Description>
    </_dlc_DocIdUrl>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5BDFF-BFFF-4046-8654-6134F5BE1C7C}">
  <ds:schemaRefs>
    <ds:schemaRef ds:uri="http://schemas.microsoft.com/sharepoint/events"/>
  </ds:schemaRefs>
</ds:datastoreItem>
</file>

<file path=customXml/itemProps2.xml><?xml version="1.0" encoding="utf-8"?>
<ds:datastoreItem xmlns:ds="http://schemas.openxmlformats.org/officeDocument/2006/customXml" ds:itemID="{B79EE374-D605-450A-ACED-63E0531355E8}">
  <ds:schemaRefs>
    <ds:schemaRef ds:uri="http://schemas.microsoft.com/sharepoint/v3/contenttype/forms"/>
  </ds:schemaRefs>
</ds:datastoreItem>
</file>

<file path=customXml/itemProps3.xml><?xml version="1.0" encoding="utf-8"?>
<ds:datastoreItem xmlns:ds="http://schemas.openxmlformats.org/officeDocument/2006/customXml" ds:itemID="{DE8B7158-9919-4A5D-9349-BDDF458A73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FAED236-D3F5-4213-B843-0EAD341B0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E8A616-C404-4D60-99B2-55BEBC240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78</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Ali, Amaanat (Nokia - FI/Espoo)</cp:lastModifiedBy>
  <cp:revision>47</cp:revision>
  <dcterms:created xsi:type="dcterms:W3CDTF">2016-08-12T03:53:00Z</dcterms:created>
  <dcterms:modified xsi:type="dcterms:W3CDTF">2017-05-05T19:23:00Z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2fd74b2a-3d37-4850-bb4e-0634690bcdc1</vt:lpwstr>
  </property>
  <property fmtid="{D5CDD505-2E9C-101B-9397-08002B2CF9AE}" pid="3" name="ContentTypeId">
    <vt:lpwstr>0x01010054371E7EC0F13943B87F9D9F2BE005B3</vt:lpwstr>
  </property>
</Properties>
</file>